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CEE" w:rsidRPr="00DE42AC" w:rsidRDefault="00E62CEE" w:rsidP="004E1611">
      <w:pPr>
        <w:pStyle w:val="Title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E42AC">
        <w:rPr>
          <w:sz w:val="24"/>
          <w:szCs w:val="24"/>
        </w:rPr>
        <w:t>РОССИЙСКАЯ   ФЕДЕРАЦИЯ</w:t>
      </w:r>
      <w:r>
        <w:rPr>
          <w:sz w:val="24"/>
          <w:szCs w:val="24"/>
        </w:rPr>
        <w:t xml:space="preserve">                                    </w:t>
      </w:r>
    </w:p>
    <w:p w:rsidR="00E62CEE" w:rsidRPr="00DE42AC" w:rsidRDefault="00E62CEE" w:rsidP="004E1611">
      <w:pPr>
        <w:pStyle w:val="Heading2"/>
        <w:rPr>
          <w:b/>
          <w:bCs/>
          <w:sz w:val="24"/>
          <w:szCs w:val="24"/>
        </w:rPr>
      </w:pPr>
      <w:r w:rsidRPr="00DE42AC">
        <w:rPr>
          <w:b/>
          <w:bCs/>
          <w:sz w:val="24"/>
          <w:szCs w:val="24"/>
        </w:rPr>
        <w:t>ЧЕЛЯБИНСКАЯ  ОБЛАСТЬ</w:t>
      </w:r>
    </w:p>
    <w:p w:rsidR="00E62CEE" w:rsidRPr="00DE42AC" w:rsidRDefault="00E62CEE" w:rsidP="004E1611">
      <w:pPr>
        <w:jc w:val="center"/>
        <w:rPr>
          <w:b/>
          <w:bCs/>
        </w:rPr>
      </w:pPr>
      <w:r w:rsidRPr="00DE42AC">
        <w:rPr>
          <w:b/>
          <w:bCs/>
        </w:rPr>
        <w:t>АРГАЯШСКИЙ  МУНИЦИПАЛЬНЫЙ  РАЙОН</w:t>
      </w:r>
    </w:p>
    <w:p w:rsidR="00E62CEE" w:rsidRPr="00DE42AC" w:rsidRDefault="00E62CEE" w:rsidP="004E1611">
      <w:pPr>
        <w:pStyle w:val="Heading3"/>
        <w:rPr>
          <w:sz w:val="24"/>
          <w:szCs w:val="24"/>
        </w:rPr>
      </w:pPr>
      <w:r w:rsidRPr="00DE42AC">
        <w:rPr>
          <w:sz w:val="24"/>
          <w:szCs w:val="24"/>
        </w:rPr>
        <w:t>БАЙРАМГУЛОВСКОЕ   СЕЛЬСКОЕ   ПОСЕЛЕНИЕ</w:t>
      </w:r>
    </w:p>
    <w:p w:rsidR="00E62CEE" w:rsidRPr="00DE42AC" w:rsidRDefault="00E62CEE" w:rsidP="004E1611">
      <w:pPr>
        <w:jc w:val="center"/>
      </w:pPr>
    </w:p>
    <w:p w:rsidR="00E62CEE" w:rsidRPr="00DE42AC" w:rsidRDefault="00E62CEE" w:rsidP="004E1611">
      <w:pPr>
        <w:pStyle w:val="Heading1"/>
        <w:ind w:firstLine="741"/>
      </w:pPr>
      <w:r w:rsidRPr="00DE42AC">
        <w:t>СОВЕТ ДЕПУТАТОВ БАЙРАМГУЛОВСКОГО СЕЛЬСКОГО ПОСЕЛЕНИЯ</w:t>
      </w:r>
    </w:p>
    <w:p w:rsidR="00E62CEE" w:rsidRPr="00DE42AC" w:rsidRDefault="00E62CEE" w:rsidP="004E1611"/>
    <w:p w:rsidR="00E62CEE" w:rsidRPr="00DE42AC" w:rsidRDefault="00E62CEE" w:rsidP="004E1611">
      <w:pPr>
        <w:rPr>
          <w:b/>
          <w:bCs/>
        </w:rPr>
      </w:pPr>
    </w:p>
    <w:p w:rsidR="00E62CEE" w:rsidRPr="00DE42AC" w:rsidRDefault="00E62CEE" w:rsidP="004E1611">
      <w:pPr>
        <w:pStyle w:val="Heading1"/>
      </w:pPr>
      <w:r w:rsidRPr="00DE42AC">
        <w:t>Р Е Ш Е Н И Е</w:t>
      </w:r>
      <w:r>
        <w:t xml:space="preserve">                                    </w:t>
      </w:r>
    </w:p>
    <w:p w:rsidR="00E62CEE" w:rsidRPr="00DE42AC" w:rsidRDefault="00E62CEE" w:rsidP="004E1611"/>
    <w:p w:rsidR="00E62CEE" w:rsidRPr="00C30BDD" w:rsidRDefault="00E62CEE" w:rsidP="004E1611">
      <w:pPr>
        <w:rPr>
          <w:sz w:val="28"/>
          <w:szCs w:val="28"/>
        </w:rPr>
      </w:pPr>
      <w:r>
        <w:rPr>
          <w:sz w:val="28"/>
          <w:szCs w:val="28"/>
        </w:rPr>
        <w:t>От 16 сентября 2024</w:t>
      </w:r>
      <w:r w:rsidRPr="00C30BDD">
        <w:rPr>
          <w:sz w:val="28"/>
          <w:szCs w:val="28"/>
        </w:rPr>
        <w:t xml:space="preserve"> года.   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Pr="00C30BDD">
        <w:rPr>
          <w:sz w:val="28"/>
          <w:szCs w:val="28"/>
        </w:rPr>
        <w:t xml:space="preserve">№ </w:t>
      </w:r>
      <w:r>
        <w:rPr>
          <w:sz w:val="28"/>
          <w:szCs w:val="28"/>
        </w:rPr>
        <w:t>32</w:t>
      </w:r>
    </w:p>
    <w:p w:rsidR="00E62CEE" w:rsidRPr="00DE42AC" w:rsidRDefault="00E62CEE" w:rsidP="004E1611"/>
    <w:p w:rsidR="00E62CEE" w:rsidRDefault="00E62CEE" w:rsidP="00AA0F73">
      <w:pPr>
        <w:rPr>
          <w:color w:val="000000"/>
        </w:rPr>
      </w:pPr>
      <w:r>
        <w:rPr>
          <w:color w:val="000000"/>
        </w:rPr>
        <w:t>«</w:t>
      </w:r>
      <w:bookmarkStart w:id="0" w:name="_GoBack"/>
      <w:r w:rsidRPr="00DE42AC">
        <w:rPr>
          <w:color w:val="000000"/>
        </w:rPr>
        <w:t>О</w:t>
      </w:r>
      <w:r>
        <w:rPr>
          <w:color w:val="000000"/>
        </w:rPr>
        <w:t xml:space="preserve"> мерах, принимаемых для увековечения памяти</w:t>
      </w:r>
    </w:p>
    <w:p w:rsidR="00E62CEE" w:rsidRPr="00DE42AC" w:rsidRDefault="00E62CEE" w:rsidP="00AA0F73">
      <w:pPr>
        <w:rPr>
          <w:color w:val="000000"/>
        </w:rPr>
      </w:pPr>
      <w:r>
        <w:rPr>
          <w:color w:val="000000"/>
        </w:rPr>
        <w:t xml:space="preserve"> участников специальной военной операции»</w:t>
      </w:r>
    </w:p>
    <w:bookmarkEnd w:id="0"/>
    <w:p w:rsidR="00E62CEE" w:rsidRPr="00DE42AC" w:rsidRDefault="00E62CEE" w:rsidP="004E1611">
      <w:r w:rsidRPr="00DE42AC">
        <w:rPr>
          <w:color w:val="000000"/>
        </w:rPr>
        <w:t xml:space="preserve"> </w:t>
      </w:r>
    </w:p>
    <w:p w:rsidR="00E62CEE" w:rsidRPr="00C30BDD" w:rsidRDefault="00E62CEE" w:rsidP="004E1611">
      <w:pPr>
        <w:rPr>
          <w:color w:val="000000"/>
          <w:sz w:val="28"/>
          <w:szCs w:val="28"/>
        </w:rPr>
      </w:pPr>
    </w:p>
    <w:p w:rsidR="00E62CEE" w:rsidRPr="00C30BDD" w:rsidRDefault="00E62CEE" w:rsidP="004E1611">
      <w:pPr>
        <w:rPr>
          <w:color w:val="000000"/>
          <w:sz w:val="28"/>
          <w:szCs w:val="28"/>
        </w:rPr>
      </w:pPr>
      <w:r w:rsidRPr="00C30BDD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связи с часто поступающими вопросами и предложениями по увековечению памяти бойцов, участников</w:t>
      </w:r>
      <w:r w:rsidRPr="0046161E">
        <w:rPr>
          <w:color w:val="000000"/>
        </w:rPr>
        <w:t xml:space="preserve"> </w:t>
      </w:r>
      <w:r w:rsidRPr="0046161E">
        <w:rPr>
          <w:color w:val="000000"/>
          <w:sz w:val="28"/>
          <w:szCs w:val="28"/>
        </w:rPr>
        <w:t>специальной военной операции</w:t>
      </w:r>
      <w:r>
        <w:rPr>
          <w:color w:val="000000"/>
          <w:sz w:val="28"/>
          <w:szCs w:val="28"/>
        </w:rPr>
        <w:t>, далее СВО.</w:t>
      </w:r>
      <w:r w:rsidRPr="00C30BDD">
        <w:rPr>
          <w:color w:val="000000"/>
          <w:sz w:val="28"/>
          <w:szCs w:val="28"/>
        </w:rPr>
        <w:t xml:space="preserve"> </w:t>
      </w:r>
    </w:p>
    <w:p w:rsidR="00E62CEE" w:rsidRPr="00C30BDD" w:rsidRDefault="00E62CEE" w:rsidP="004E1611">
      <w:pPr>
        <w:ind w:firstLine="720"/>
        <w:rPr>
          <w:sz w:val="28"/>
          <w:szCs w:val="28"/>
        </w:rPr>
      </w:pPr>
      <w:r w:rsidRPr="00C30BDD">
        <w:rPr>
          <w:sz w:val="28"/>
          <w:szCs w:val="28"/>
        </w:rPr>
        <w:t xml:space="preserve"> </w:t>
      </w:r>
    </w:p>
    <w:p w:rsidR="00E62CEE" w:rsidRPr="00C30BDD" w:rsidRDefault="00E62CEE" w:rsidP="004E1611">
      <w:pPr>
        <w:jc w:val="center"/>
        <w:rPr>
          <w:b/>
          <w:bCs/>
          <w:sz w:val="28"/>
          <w:szCs w:val="28"/>
        </w:rPr>
      </w:pPr>
      <w:r w:rsidRPr="00C30BDD">
        <w:rPr>
          <w:b/>
          <w:bCs/>
          <w:sz w:val="28"/>
          <w:szCs w:val="28"/>
        </w:rPr>
        <w:t>Совет депутатов Байрамгуловского сельского поселения</w:t>
      </w:r>
    </w:p>
    <w:p w:rsidR="00E62CEE" w:rsidRPr="00C30BDD" w:rsidRDefault="00E62CEE" w:rsidP="004E1611">
      <w:pPr>
        <w:jc w:val="center"/>
        <w:rPr>
          <w:b/>
          <w:bCs/>
          <w:sz w:val="28"/>
          <w:szCs w:val="28"/>
        </w:rPr>
      </w:pPr>
    </w:p>
    <w:p w:rsidR="00E62CEE" w:rsidRPr="00C30BDD" w:rsidRDefault="00E62CEE" w:rsidP="004E1611">
      <w:pPr>
        <w:jc w:val="center"/>
        <w:rPr>
          <w:b/>
          <w:bCs/>
          <w:sz w:val="28"/>
          <w:szCs w:val="28"/>
        </w:rPr>
      </w:pPr>
      <w:r w:rsidRPr="00C30BDD">
        <w:rPr>
          <w:b/>
          <w:bCs/>
          <w:sz w:val="28"/>
          <w:szCs w:val="28"/>
        </w:rPr>
        <w:t>РЕШАЕТ:</w:t>
      </w:r>
    </w:p>
    <w:p w:rsidR="00E62CEE" w:rsidRPr="00C30BDD" w:rsidRDefault="00E62CEE" w:rsidP="004E1611">
      <w:pPr>
        <w:ind w:left="1155"/>
        <w:rPr>
          <w:sz w:val="28"/>
          <w:szCs w:val="28"/>
        </w:rPr>
      </w:pPr>
    </w:p>
    <w:p w:rsidR="00E62CEE" w:rsidRPr="00097E91" w:rsidRDefault="00E62CEE" w:rsidP="00097E91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97E91">
        <w:rPr>
          <w:sz w:val="28"/>
          <w:szCs w:val="28"/>
        </w:rPr>
        <w:t xml:space="preserve">Увековечение памяти наших земляков, </w:t>
      </w:r>
      <w:r>
        <w:rPr>
          <w:sz w:val="28"/>
          <w:szCs w:val="28"/>
        </w:rPr>
        <w:t>участников, проявивших героизм, а так же</w:t>
      </w:r>
      <w:r w:rsidRPr="00097E91">
        <w:rPr>
          <w:sz w:val="28"/>
          <w:szCs w:val="28"/>
        </w:rPr>
        <w:t xml:space="preserve"> отдавших свои жизни при исполнении воинского долга рассмотреть после завершения СВО. </w:t>
      </w:r>
    </w:p>
    <w:p w:rsidR="00E62CEE" w:rsidRDefault="00E62CEE" w:rsidP="000674A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Для начала, предложить школам и всем другим объектам социальной сферы, открыть «парту героев», музейные экспозиции, мемориальные доски.</w:t>
      </w:r>
    </w:p>
    <w:p w:rsidR="00E62CEE" w:rsidRDefault="00E62CEE" w:rsidP="000674A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Собрать постепенно всю информацию по участникам СВО.</w:t>
      </w:r>
    </w:p>
    <w:p w:rsidR="00E62CEE" w:rsidRPr="000674AB" w:rsidRDefault="00E62CEE" w:rsidP="000674AB">
      <w:pPr>
        <w:numPr>
          <w:ilvl w:val="0"/>
          <w:numId w:val="1"/>
        </w:numPr>
        <w:rPr>
          <w:sz w:val="28"/>
          <w:szCs w:val="28"/>
        </w:rPr>
      </w:pPr>
      <w:r w:rsidRPr="00C30BDD">
        <w:rPr>
          <w:sz w:val="28"/>
          <w:szCs w:val="28"/>
        </w:rPr>
        <w:t>Контроль за исполнением решения возложить на комиссию</w:t>
      </w:r>
      <w:r w:rsidRPr="002F2626">
        <w:rPr>
          <w:sz w:val="28"/>
          <w:szCs w:val="28"/>
        </w:rPr>
        <w:t xml:space="preserve"> по образованию, здравоохранению, культуре и социальной политике</w:t>
      </w:r>
      <w:r w:rsidRPr="00C30BDD">
        <w:rPr>
          <w:sz w:val="28"/>
          <w:szCs w:val="28"/>
        </w:rPr>
        <w:t>.</w:t>
      </w:r>
    </w:p>
    <w:p w:rsidR="00E62CEE" w:rsidRPr="00C30BDD" w:rsidRDefault="00E62CEE" w:rsidP="004E1611">
      <w:pPr>
        <w:pStyle w:val="a"/>
        <w:spacing w:before="100" w:beforeAutospacing="1" w:after="100" w:afterAutospacing="1"/>
        <w:jc w:val="center"/>
        <w:rPr>
          <w:sz w:val="28"/>
          <w:szCs w:val="28"/>
        </w:rPr>
      </w:pPr>
    </w:p>
    <w:p w:rsidR="00E62CEE" w:rsidRPr="00C30BDD" w:rsidRDefault="00E62CEE" w:rsidP="000674A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:rsidR="00E62CEE" w:rsidRPr="00C30BDD" w:rsidRDefault="00E62CEE" w:rsidP="004E1611">
      <w:pPr>
        <w:pStyle w:val="Title"/>
        <w:ind w:left="7200" w:firstLine="720"/>
      </w:pPr>
    </w:p>
    <w:p w:rsidR="00E62CEE" w:rsidRPr="00C30BDD" w:rsidRDefault="00E62CEE" w:rsidP="004E1611">
      <w:pPr>
        <w:pStyle w:val="Title"/>
      </w:pPr>
    </w:p>
    <w:p w:rsidR="00E62CEE" w:rsidRPr="00C30BDD" w:rsidRDefault="00E62CEE" w:rsidP="004E1611">
      <w:pPr>
        <w:pStyle w:val="Title"/>
        <w:jc w:val="both"/>
        <w:rPr>
          <w:b w:val="0"/>
        </w:rPr>
      </w:pPr>
      <w:r w:rsidRPr="00C30BDD">
        <w:rPr>
          <w:b w:val="0"/>
        </w:rPr>
        <w:tab/>
      </w:r>
      <w:r>
        <w:rPr>
          <w:b w:val="0"/>
        </w:rPr>
        <w:t xml:space="preserve">                </w:t>
      </w:r>
      <w:r w:rsidRPr="00C30BDD">
        <w:rPr>
          <w:b w:val="0"/>
        </w:rPr>
        <w:t xml:space="preserve">  Председатель Совета депутатов: </w:t>
      </w:r>
      <w:r w:rsidRPr="00C30BDD">
        <w:rPr>
          <w:b w:val="0"/>
        </w:rPr>
        <w:tab/>
      </w:r>
      <w:r w:rsidRPr="00C30BDD">
        <w:rPr>
          <w:b w:val="0"/>
        </w:rPr>
        <w:tab/>
        <w:t xml:space="preserve">      </w:t>
      </w:r>
      <w:r>
        <w:rPr>
          <w:b w:val="0"/>
        </w:rPr>
        <w:t xml:space="preserve">  З.Р. Хамидуллина</w:t>
      </w:r>
    </w:p>
    <w:p w:rsidR="00E62CEE" w:rsidRPr="00C30BDD" w:rsidRDefault="00E62CEE" w:rsidP="004E1611">
      <w:pPr>
        <w:pStyle w:val="Title"/>
        <w:jc w:val="left"/>
      </w:pPr>
    </w:p>
    <w:p w:rsidR="00E62CEE" w:rsidRPr="00C30BDD" w:rsidRDefault="00E62CEE" w:rsidP="004E1611">
      <w:pPr>
        <w:rPr>
          <w:sz w:val="28"/>
          <w:szCs w:val="28"/>
        </w:rPr>
      </w:pPr>
      <w:r w:rsidRPr="00C30BDD">
        <w:rPr>
          <w:sz w:val="28"/>
          <w:szCs w:val="28"/>
        </w:rPr>
        <w:t xml:space="preserve"> </w:t>
      </w:r>
    </w:p>
    <w:p w:rsidR="00E62CEE" w:rsidRDefault="00E62CEE" w:rsidP="004E1611"/>
    <w:p w:rsidR="00E62CEE" w:rsidRDefault="00E62CEE"/>
    <w:sectPr w:rsidR="00E62CEE" w:rsidSect="005A0D0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863E7"/>
    <w:multiLevelType w:val="hybridMultilevel"/>
    <w:tmpl w:val="0A6E5A58"/>
    <w:lvl w:ilvl="0" w:tplc="A31CE724">
      <w:start w:val="1"/>
      <w:numFmt w:val="decimal"/>
      <w:lvlText w:val="%1."/>
      <w:lvlJc w:val="left"/>
      <w:pPr>
        <w:tabs>
          <w:tab w:val="num" w:pos="1155"/>
        </w:tabs>
        <w:ind w:left="115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611"/>
    <w:rsid w:val="000001A9"/>
    <w:rsid w:val="000005AC"/>
    <w:rsid w:val="00000838"/>
    <w:rsid w:val="00000A8A"/>
    <w:rsid w:val="00000BC5"/>
    <w:rsid w:val="000013DF"/>
    <w:rsid w:val="0000164A"/>
    <w:rsid w:val="00001659"/>
    <w:rsid w:val="000019D2"/>
    <w:rsid w:val="00001B1D"/>
    <w:rsid w:val="00001FD2"/>
    <w:rsid w:val="000026BD"/>
    <w:rsid w:val="00002FE4"/>
    <w:rsid w:val="00003432"/>
    <w:rsid w:val="0000350B"/>
    <w:rsid w:val="000037A7"/>
    <w:rsid w:val="000037D6"/>
    <w:rsid w:val="00003844"/>
    <w:rsid w:val="00003945"/>
    <w:rsid w:val="00003B8C"/>
    <w:rsid w:val="00003CAF"/>
    <w:rsid w:val="00003F22"/>
    <w:rsid w:val="00004774"/>
    <w:rsid w:val="00004A75"/>
    <w:rsid w:val="00004C81"/>
    <w:rsid w:val="000050BC"/>
    <w:rsid w:val="0000532B"/>
    <w:rsid w:val="0000581D"/>
    <w:rsid w:val="00005E0D"/>
    <w:rsid w:val="0000606B"/>
    <w:rsid w:val="00006522"/>
    <w:rsid w:val="00006861"/>
    <w:rsid w:val="00006BBB"/>
    <w:rsid w:val="00006D1F"/>
    <w:rsid w:val="00006FBF"/>
    <w:rsid w:val="000071A9"/>
    <w:rsid w:val="000075CC"/>
    <w:rsid w:val="000075E2"/>
    <w:rsid w:val="0000771E"/>
    <w:rsid w:val="00007920"/>
    <w:rsid w:val="00007948"/>
    <w:rsid w:val="00007B2D"/>
    <w:rsid w:val="00007DA0"/>
    <w:rsid w:val="00007F2D"/>
    <w:rsid w:val="0001012E"/>
    <w:rsid w:val="000105AB"/>
    <w:rsid w:val="00010675"/>
    <w:rsid w:val="000107F7"/>
    <w:rsid w:val="00010888"/>
    <w:rsid w:val="00010F72"/>
    <w:rsid w:val="000113BE"/>
    <w:rsid w:val="00011695"/>
    <w:rsid w:val="00011780"/>
    <w:rsid w:val="0001192D"/>
    <w:rsid w:val="00011A41"/>
    <w:rsid w:val="00011C72"/>
    <w:rsid w:val="00011E5D"/>
    <w:rsid w:val="00011FA8"/>
    <w:rsid w:val="00012244"/>
    <w:rsid w:val="000122A9"/>
    <w:rsid w:val="00012485"/>
    <w:rsid w:val="000125CF"/>
    <w:rsid w:val="0001274F"/>
    <w:rsid w:val="00012812"/>
    <w:rsid w:val="00012EC2"/>
    <w:rsid w:val="00012F95"/>
    <w:rsid w:val="00013008"/>
    <w:rsid w:val="00013046"/>
    <w:rsid w:val="000132AA"/>
    <w:rsid w:val="00013348"/>
    <w:rsid w:val="0001365E"/>
    <w:rsid w:val="00013988"/>
    <w:rsid w:val="000140C6"/>
    <w:rsid w:val="000142AD"/>
    <w:rsid w:val="0001445F"/>
    <w:rsid w:val="000147EE"/>
    <w:rsid w:val="00014A7B"/>
    <w:rsid w:val="00014BC5"/>
    <w:rsid w:val="00014E4D"/>
    <w:rsid w:val="00014E81"/>
    <w:rsid w:val="000160A9"/>
    <w:rsid w:val="00016393"/>
    <w:rsid w:val="00016546"/>
    <w:rsid w:val="00016E2C"/>
    <w:rsid w:val="00016EC5"/>
    <w:rsid w:val="00016FE6"/>
    <w:rsid w:val="0001710F"/>
    <w:rsid w:val="000172E4"/>
    <w:rsid w:val="000173F2"/>
    <w:rsid w:val="0001796D"/>
    <w:rsid w:val="00017A54"/>
    <w:rsid w:val="00017F5F"/>
    <w:rsid w:val="00020E3D"/>
    <w:rsid w:val="00020E7B"/>
    <w:rsid w:val="0002117F"/>
    <w:rsid w:val="00021B42"/>
    <w:rsid w:val="00021E4A"/>
    <w:rsid w:val="00021E7A"/>
    <w:rsid w:val="0002202E"/>
    <w:rsid w:val="000222D1"/>
    <w:rsid w:val="00022382"/>
    <w:rsid w:val="0002256B"/>
    <w:rsid w:val="0002285E"/>
    <w:rsid w:val="00022D7D"/>
    <w:rsid w:val="00022F23"/>
    <w:rsid w:val="000231E9"/>
    <w:rsid w:val="00023512"/>
    <w:rsid w:val="00023559"/>
    <w:rsid w:val="00023A59"/>
    <w:rsid w:val="00023B40"/>
    <w:rsid w:val="00023BA9"/>
    <w:rsid w:val="00023C41"/>
    <w:rsid w:val="00024410"/>
    <w:rsid w:val="000244D2"/>
    <w:rsid w:val="0002466D"/>
    <w:rsid w:val="00024804"/>
    <w:rsid w:val="00024FAE"/>
    <w:rsid w:val="000251E0"/>
    <w:rsid w:val="000252FF"/>
    <w:rsid w:val="00025428"/>
    <w:rsid w:val="00025ADD"/>
    <w:rsid w:val="00025CCE"/>
    <w:rsid w:val="00025D2B"/>
    <w:rsid w:val="00026662"/>
    <w:rsid w:val="0002689F"/>
    <w:rsid w:val="000276EB"/>
    <w:rsid w:val="00027734"/>
    <w:rsid w:val="000277EE"/>
    <w:rsid w:val="0002781D"/>
    <w:rsid w:val="00027851"/>
    <w:rsid w:val="00027B85"/>
    <w:rsid w:val="00027D3E"/>
    <w:rsid w:val="00027E84"/>
    <w:rsid w:val="000300E3"/>
    <w:rsid w:val="0003022D"/>
    <w:rsid w:val="000302BF"/>
    <w:rsid w:val="00030318"/>
    <w:rsid w:val="00030349"/>
    <w:rsid w:val="0003049B"/>
    <w:rsid w:val="00030544"/>
    <w:rsid w:val="00030927"/>
    <w:rsid w:val="00030946"/>
    <w:rsid w:val="00030CDB"/>
    <w:rsid w:val="00030F07"/>
    <w:rsid w:val="0003129E"/>
    <w:rsid w:val="00031407"/>
    <w:rsid w:val="00031B56"/>
    <w:rsid w:val="00031BFB"/>
    <w:rsid w:val="0003222F"/>
    <w:rsid w:val="00032FF4"/>
    <w:rsid w:val="00033097"/>
    <w:rsid w:val="0003321B"/>
    <w:rsid w:val="00033424"/>
    <w:rsid w:val="000334F0"/>
    <w:rsid w:val="00033640"/>
    <w:rsid w:val="00033665"/>
    <w:rsid w:val="0003374E"/>
    <w:rsid w:val="00033848"/>
    <w:rsid w:val="0003395F"/>
    <w:rsid w:val="00033A79"/>
    <w:rsid w:val="00033AA9"/>
    <w:rsid w:val="000340C9"/>
    <w:rsid w:val="000341FF"/>
    <w:rsid w:val="000342CE"/>
    <w:rsid w:val="000342F5"/>
    <w:rsid w:val="0003487D"/>
    <w:rsid w:val="000349B3"/>
    <w:rsid w:val="00034ABE"/>
    <w:rsid w:val="00035266"/>
    <w:rsid w:val="00035994"/>
    <w:rsid w:val="000359FD"/>
    <w:rsid w:val="0003615C"/>
    <w:rsid w:val="0003669F"/>
    <w:rsid w:val="00036E0A"/>
    <w:rsid w:val="00036F86"/>
    <w:rsid w:val="00036F88"/>
    <w:rsid w:val="00036FFA"/>
    <w:rsid w:val="000371F3"/>
    <w:rsid w:val="00037494"/>
    <w:rsid w:val="00037919"/>
    <w:rsid w:val="00037DC8"/>
    <w:rsid w:val="00040026"/>
    <w:rsid w:val="00040130"/>
    <w:rsid w:val="000402E5"/>
    <w:rsid w:val="00040906"/>
    <w:rsid w:val="00040DA3"/>
    <w:rsid w:val="0004112B"/>
    <w:rsid w:val="00041311"/>
    <w:rsid w:val="00041468"/>
    <w:rsid w:val="00041543"/>
    <w:rsid w:val="0004162A"/>
    <w:rsid w:val="00041678"/>
    <w:rsid w:val="00041B35"/>
    <w:rsid w:val="00041EF3"/>
    <w:rsid w:val="00042226"/>
    <w:rsid w:val="0004236D"/>
    <w:rsid w:val="000425EB"/>
    <w:rsid w:val="000426FA"/>
    <w:rsid w:val="00042A2F"/>
    <w:rsid w:val="00042A9D"/>
    <w:rsid w:val="00042D1B"/>
    <w:rsid w:val="00042F2B"/>
    <w:rsid w:val="000430E6"/>
    <w:rsid w:val="000431FD"/>
    <w:rsid w:val="000434FC"/>
    <w:rsid w:val="0004376F"/>
    <w:rsid w:val="000439AC"/>
    <w:rsid w:val="000442F0"/>
    <w:rsid w:val="0004439E"/>
    <w:rsid w:val="0004443B"/>
    <w:rsid w:val="0004444F"/>
    <w:rsid w:val="00044816"/>
    <w:rsid w:val="00044C7B"/>
    <w:rsid w:val="00044E1B"/>
    <w:rsid w:val="00044FEF"/>
    <w:rsid w:val="00045381"/>
    <w:rsid w:val="000454FA"/>
    <w:rsid w:val="00045738"/>
    <w:rsid w:val="0004577F"/>
    <w:rsid w:val="00045B44"/>
    <w:rsid w:val="00045C0C"/>
    <w:rsid w:val="00045C80"/>
    <w:rsid w:val="00045D4F"/>
    <w:rsid w:val="00045D59"/>
    <w:rsid w:val="000463B9"/>
    <w:rsid w:val="00046BA1"/>
    <w:rsid w:val="00046F63"/>
    <w:rsid w:val="00046F8D"/>
    <w:rsid w:val="000471B3"/>
    <w:rsid w:val="00047326"/>
    <w:rsid w:val="000473C0"/>
    <w:rsid w:val="00047575"/>
    <w:rsid w:val="00047823"/>
    <w:rsid w:val="000478EB"/>
    <w:rsid w:val="00047BD3"/>
    <w:rsid w:val="00047BF8"/>
    <w:rsid w:val="00047C73"/>
    <w:rsid w:val="00047D46"/>
    <w:rsid w:val="00047F86"/>
    <w:rsid w:val="00050848"/>
    <w:rsid w:val="00050857"/>
    <w:rsid w:val="00050880"/>
    <w:rsid w:val="000508AA"/>
    <w:rsid w:val="00050B9E"/>
    <w:rsid w:val="00050CC2"/>
    <w:rsid w:val="00050FD8"/>
    <w:rsid w:val="0005169C"/>
    <w:rsid w:val="000522DF"/>
    <w:rsid w:val="00052918"/>
    <w:rsid w:val="000535EC"/>
    <w:rsid w:val="00053785"/>
    <w:rsid w:val="00053994"/>
    <w:rsid w:val="00053BD5"/>
    <w:rsid w:val="00053C14"/>
    <w:rsid w:val="00053F45"/>
    <w:rsid w:val="00053FD2"/>
    <w:rsid w:val="00053FDB"/>
    <w:rsid w:val="0005412A"/>
    <w:rsid w:val="00054328"/>
    <w:rsid w:val="000549CF"/>
    <w:rsid w:val="00054E8C"/>
    <w:rsid w:val="00054E8F"/>
    <w:rsid w:val="0005500A"/>
    <w:rsid w:val="0005528C"/>
    <w:rsid w:val="000552A6"/>
    <w:rsid w:val="00055571"/>
    <w:rsid w:val="0005563C"/>
    <w:rsid w:val="00055940"/>
    <w:rsid w:val="00055B7A"/>
    <w:rsid w:val="0005679A"/>
    <w:rsid w:val="00056B20"/>
    <w:rsid w:val="000571A4"/>
    <w:rsid w:val="000571EE"/>
    <w:rsid w:val="000572FA"/>
    <w:rsid w:val="00057436"/>
    <w:rsid w:val="00057483"/>
    <w:rsid w:val="000574BB"/>
    <w:rsid w:val="0005764B"/>
    <w:rsid w:val="00057A0C"/>
    <w:rsid w:val="00057AF7"/>
    <w:rsid w:val="00060101"/>
    <w:rsid w:val="0006021A"/>
    <w:rsid w:val="00060B44"/>
    <w:rsid w:val="00060B55"/>
    <w:rsid w:val="00060FD2"/>
    <w:rsid w:val="00061618"/>
    <w:rsid w:val="00061A82"/>
    <w:rsid w:val="00061E66"/>
    <w:rsid w:val="00062358"/>
    <w:rsid w:val="000626B9"/>
    <w:rsid w:val="000626FA"/>
    <w:rsid w:val="000629F2"/>
    <w:rsid w:val="00062B04"/>
    <w:rsid w:val="00062C62"/>
    <w:rsid w:val="00062E56"/>
    <w:rsid w:val="00062F5A"/>
    <w:rsid w:val="00063090"/>
    <w:rsid w:val="00063CBB"/>
    <w:rsid w:val="00063F96"/>
    <w:rsid w:val="000640DB"/>
    <w:rsid w:val="00064338"/>
    <w:rsid w:val="00064555"/>
    <w:rsid w:val="000646AD"/>
    <w:rsid w:val="000646C6"/>
    <w:rsid w:val="000647BD"/>
    <w:rsid w:val="0006485A"/>
    <w:rsid w:val="00064BC9"/>
    <w:rsid w:val="000650A5"/>
    <w:rsid w:val="00065BD5"/>
    <w:rsid w:val="00065F65"/>
    <w:rsid w:val="00066376"/>
    <w:rsid w:val="0006653F"/>
    <w:rsid w:val="00066A72"/>
    <w:rsid w:val="00066EA4"/>
    <w:rsid w:val="00066FB5"/>
    <w:rsid w:val="00067171"/>
    <w:rsid w:val="000671B5"/>
    <w:rsid w:val="00067350"/>
    <w:rsid w:val="000674AB"/>
    <w:rsid w:val="0006787D"/>
    <w:rsid w:val="000679AE"/>
    <w:rsid w:val="00067AC2"/>
    <w:rsid w:val="00067ED4"/>
    <w:rsid w:val="00070063"/>
    <w:rsid w:val="00070139"/>
    <w:rsid w:val="0007015F"/>
    <w:rsid w:val="000702F9"/>
    <w:rsid w:val="000704D8"/>
    <w:rsid w:val="00070C29"/>
    <w:rsid w:val="00070D63"/>
    <w:rsid w:val="00070EC9"/>
    <w:rsid w:val="00071378"/>
    <w:rsid w:val="0007160E"/>
    <w:rsid w:val="00071C2F"/>
    <w:rsid w:val="00071E45"/>
    <w:rsid w:val="00072B32"/>
    <w:rsid w:val="00073085"/>
    <w:rsid w:val="00073133"/>
    <w:rsid w:val="00073388"/>
    <w:rsid w:val="00073539"/>
    <w:rsid w:val="000735E5"/>
    <w:rsid w:val="00073A7B"/>
    <w:rsid w:val="00074394"/>
    <w:rsid w:val="0007444A"/>
    <w:rsid w:val="0007444F"/>
    <w:rsid w:val="0007476A"/>
    <w:rsid w:val="000749CA"/>
    <w:rsid w:val="00074A3F"/>
    <w:rsid w:val="00074B4B"/>
    <w:rsid w:val="00074BBE"/>
    <w:rsid w:val="00075191"/>
    <w:rsid w:val="00075633"/>
    <w:rsid w:val="000757B3"/>
    <w:rsid w:val="00075A0C"/>
    <w:rsid w:val="00076080"/>
    <w:rsid w:val="0007675A"/>
    <w:rsid w:val="0007703A"/>
    <w:rsid w:val="000770A8"/>
    <w:rsid w:val="00077B7A"/>
    <w:rsid w:val="00077C1B"/>
    <w:rsid w:val="00077FDE"/>
    <w:rsid w:val="000806C7"/>
    <w:rsid w:val="00080805"/>
    <w:rsid w:val="00080918"/>
    <w:rsid w:val="00080EBF"/>
    <w:rsid w:val="00080EE8"/>
    <w:rsid w:val="00081022"/>
    <w:rsid w:val="0008147D"/>
    <w:rsid w:val="000814A1"/>
    <w:rsid w:val="0008166D"/>
    <w:rsid w:val="0008172A"/>
    <w:rsid w:val="000818E9"/>
    <w:rsid w:val="0008254E"/>
    <w:rsid w:val="00082835"/>
    <w:rsid w:val="000829C3"/>
    <w:rsid w:val="00082D20"/>
    <w:rsid w:val="00083587"/>
    <w:rsid w:val="0008374E"/>
    <w:rsid w:val="00083750"/>
    <w:rsid w:val="0008397A"/>
    <w:rsid w:val="00083A03"/>
    <w:rsid w:val="000849AB"/>
    <w:rsid w:val="00084E0C"/>
    <w:rsid w:val="000851EF"/>
    <w:rsid w:val="00085507"/>
    <w:rsid w:val="00085515"/>
    <w:rsid w:val="00086BCE"/>
    <w:rsid w:val="00086CF2"/>
    <w:rsid w:val="00086D56"/>
    <w:rsid w:val="0008737B"/>
    <w:rsid w:val="00087DA5"/>
    <w:rsid w:val="00087DC6"/>
    <w:rsid w:val="00087E93"/>
    <w:rsid w:val="00087EBF"/>
    <w:rsid w:val="00090125"/>
    <w:rsid w:val="0009022B"/>
    <w:rsid w:val="000907D3"/>
    <w:rsid w:val="00090C7D"/>
    <w:rsid w:val="00090E78"/>
    <w:rsid w:val="00091376"/>
    <w:rsid w:val="00091A69"/>
    <w:rsid w:val="000920C4"/>
    <w:rsid w:val="00092AD4"/>
    <w:rsid w:val="00092C64"/>
    <w:rsid w:val="00093321"/>
    <w:rsid w:val="00093795"/>
    <w:rsid w:val="000937CC"/>
    <w:rsid w:val="0009380E"/>
    <w:rsid w:val="00093B79"/>
    <w:rsid w:val="00093EA6"/>
    <w:rsid w:val="0009417F"/>
    <w:rsid w:val="000941C6"/>
    <w:rsid w:val="00094376"/>
    <w:rsid w:val="000944FC"/>
    <w:rsid w:val="0009450B"/>
    <w:rsid w:val="000946FC"/>
    <w:rsid w:val="0009475C"/>
    <w:rsid w:val="00094C29"/>
    <w:rsid w:val="00094EF0"/>
    <w:rsid w:val="0009503A"/>
    <w:rsid w:val="000952DB"/>
    <w:rsid w:val="00095563"/>
    <w:rsid w:val="00095715"/>
    <w:rsid w:val="0009597D"/>
    <w:rsid w:val="00095AF2"/>
    <w:rsid w:val="00095D11"/>
    <w:rsid w:val="00095DB1"/>
    <w:rsid w:val="00095F61"/>
    <w:rsid w:val="00095FC2"/>
    <w:rsid w:val="000960CF"/>
    <w:rsid w:val="00096604"/>
    <w:rsid w:val="00096BBC"/>
    <w:rsid w:val="00096CAF"/>
    <w:rsid w:val="00096D34"/>
    <w:rsid w:val="00096F0F"/>
    <w:rsid w:val="00097229"/>
    <w:rsid w:val="00097ADD"/>
    <w:rsid w:val="00097BD7"/>
    <w:rsid w:val="00097C00"/>
    <w:rsid w:val="00097E91"/>
    <w:rsid w:val="000A0615"/>
    <w:rsid w:val="000A064A"/>
    <w:rsid w:val="000A06CE"/>
    <w:rsid w:val="000A0836"/>
    <w:rsid w:val="000A08F9"/>
    <w:rsid w:val="000A09D0"/>
    <w:rsid w:val="000A0F64"/>
    <w:rsid w:val="000A127F"/>
    <w:rsid w:val="000A13DB"/>
    <w:rsid w:val="000A17D7"/>
    <w:rsid w:val="000A18F1"/>
    <w:rsid w:val="000A19AD"/>
    <w:rsid w:val="000A19D8"/>
    <w:rsid w:val="000A1CE2"/>
    <w:rsid w:val="000A202B"/>
    <w:rsid w:val="000A2103"/>
    <w:rsid w:val="000A26E5"/>
    <w:rsid w:val="000A2EB8"/>
    <w:rsid w:val="000A2FD4"/>
    <w:rsid w:val="000A329C"/>
    <w:rsid w:val="000A336F"/>
    <w:rsid w:val="000A35DC"/>
    <w:rsid w:val="000A35FA"/>
    <w:rsid w:val="000A3E29"/>
    <w:rsid w:val="000A3EE3"/>
    <w:rsid w:val="000A4314"/>
    <w:rsid w:val="000A45DE"/>
    <w:rsid w:val="000A48EE"/>
    <w:rsid w:val="000A4AF8"/>
    <w:rsid w:val="000A5157"/>
    <w:rsid w:val="000A5338"/>
    <w:rsid w:val="000A5397"/>
    <w:rsid w:val="000A5624"/>
    <w:rsid w:val="000A564E"/>
    <w:rsid w:val="000A5A6A"/>
    <w:rsid w:val="000A6B97"/>
    <w:rsid w:val="000A6D2D"/>
    <w:rsid w:val="000A6D75"/>
    <w:rsid w:val="000A7031"/>
    <w:rsid w:val="000A7DFB"/>
    <w:rsid w:val="000A7F94"/>
    <w:rsid w:val="000B0372"/>
    <w:rsid w:val="000B05D8"/>
    <w:rsid w:val="000B0AF7"/>
    <w:rsid w:val="000B0AFB"/>
    <w:rsid w:val="000B0DE5"/>
    <w:rsid w:val="000B137C"/>
    <w:rsid w:val="000B13B9"/>
    <w:rsid w:val="000B1990"/>
    <w:rsid w:val="000B1CC2"/>
    <w:rsid w:val="000B2029"/>
    <w:rsid w:val="000B227B"/>
    <w:rsid w:val="000B27DD"/>
    <w:rsid w:val="000B2844"/>
    <w:rsid w:val="000B2B34"/>
    <w:rsid w:val="000B2C7F"/>
    <w:rsid w:val="000B2DF0"/>
    <w:rsid w:val="000B337B"/>
    <w:rsid w:val="000B3446"/>
    <w:rsid w:val="000B35E2"/>
    <w:rsid w:val="000B3831"/>
    <w:rsid w:val="000B423D"/>
    <w:rsid w:val="000B42B7"/>
    <w:rsid w:val="000B436E"/>
    <w:rsid w:val="000B45E6"/>
    <w:rsid w:val="000B46B1"/>
    <w:rsid w:val="000B49DC"/>
    <w:rsid w:val="000B4B20"/>
    <w:rsid w:val="000B4B77"/>
    <w:rsid w:val="000B4C96"/>
    <w:rsid w:val="000B4D64"/>
    <w:rsid w:val="000B4D88"/>
    <w:rsid w:val="000B574E"/>
    <w:rsid w:val="000B5831"/>
    <w:rsid w:val="000B5CA8"/>
    <w:rsid w:val="000B5DB1"/>
    <w:rsid w:val="000B60E4"/>
    <w:rsid w:val="000B66F3"/>
    <w:rsid w:val="000B67CA"/>
    <w:rsid w:val="000B69B4"/>
    <w:rsid w:val="000B6FF4"/>
    <w:rsid w:val="000B70CE"/>
    <w:rsid w:val="000B7860"/>
    <w:rsid w:val="000C098F"/>
    <w:rsid w:val="000C0A7B"/>
    <w:rsid w:val="000C0DAB"/>
    <w:rsid w:val="000C0E8A"/>
    <w:rsid w:val="000C14C0"/>
    <w:rsid w:val="000C18F2"/>
    <w:rsid w:val="000C1E27"/>
    <w:rsid w:val="000C1E68"/>
    <w:rsid w:val="000C1EAF"/>
    <w:rsid w:val="000C28FB"/>
    <w:rsid w:val="000C2BD7"/>
    <w:rsid w:val="000C2E99"/>
    <w:rsid w:val="000C2EDA"/>
    <w:rsid w:val="000C3089"/>
    <w:rsid w:val="000C30CB"/>
    <w:rsid w:val="000C344C"/>
    <w:rsid w:val="000C3B0C"/>
    <w:rsid w:val="000C3B3F"/>
    <w:rsid w:val="000C3B6B"/>
    <w:rsid w:val="000C3C15"/>
    <w:rsid w:val="000C3D11"/>
    <w:rsid w:val="000C3EDC"/>
    <w:rsid w:val="000C4205"/>
    <w:rsid w:val="000C4343"/>
    <w:rsid w:val="000C4371"/>
    <w:rsid w:val="000C43DB"/>
    <w:rsid w:val="000C44C5"/>
    <w:rsid w:val="000C44CC"/>
    <w:rsid w:val="000C4742"/>
    <w:rsid w:val="000C4EC3"/>
    <w:rsid w:val="000C587B"/>
    <w:rsid w:val="000C59E9"/>
    <w:rsid w:val="000C5C46"/>
    <w:rsid w:val="000C5D9B"/>
    <w:rsid w:val="000C6093"/>
    <w:rsid w:val="000C6310"/>
    <w:rsid w:val="000C6800"/>
    <w:rsid w:val="000C683D"/>
    <w:rsid w:val="000C69FB"/>
    <w:rsid w:val="000C6D7F"/>
    <w:rsid w:val="000C78C8"/>
    <w:rsid w:val="000C7CA3"/>
    <w:rsid w:val="000C7F2D"/>
    <w:rsid w:val="000D0792"/>
    <w:rsid w:val="000D0931"/>
    <w:rsid w:val="000D0B93"/>
    <w:rsid w:val="000D0F66"/>
    <w:rsid w:val="000D1209"/>
    <w:rsid w:val="000D1238"/>
    <w:rsid w:val="000D14A0"/>
    <w:rsid w:val="000D196D"/>
    <w:rsid w:val="000D1992"/>
    <w:rsid w:val="000D1B0C"/>
    <w:rsid w:val="000D2016"/>
    <w:rsid w:val="000D205E"/>
    <w:rsid w:val="000D29B0"/>
    <w:rsid w:val="000D2D2B"/>
    <w:rsid w:val="000D305C"/>
    <w:rsid w:val="000D30CC"/>
    <w:rsid w:val="000D3392"/>
    <w:rsid w:val="000D3648"/>
    <w:rsid w:val="000D3E2D"/>
    <w:rsid w:val="000D4067"/>
    <w:rsid w:val="000D40A4"/>
    <w:rsid w:val="000D463F"/>
    <w:rsid w:val="000D46F6"/>
    <w:rsid w:val="000D4B08"/>
    <w:rsid w:val="000D5126"/>
    <w:rsid w:val="000D5293"/>
    <w:rsid w:val="000D5328"/>
    <w:rsid w:val="000D550D"/>
    <w:rsid w:val="000D56D4"/>
    <w:rsid w:val="000D5913"/>
    <w:rsid w:val="000D5E2A"/>
    <w:rsid w:val="000D5E58"/>
    <w:rsid w:val="000D6347"/>
    <w:rsid w:val="000D6E38"/>
    <w:rsid w:val="000D7458"/>
    <w:rsid w:val="000D78C8"/>
    <w:rsid w:val="000D7940"/>
    <w:rsid w:val="000D7DF5"/>
    <w:rsid w:val="000D7F6A"/>
    <w:rsid w:val="000E0176"/>
    <w:rsid w:val="000E0242"/>
    <w:rsid w:val="000E05B4"/>
    <w:rsid w:val="000E090E"/>
    <w:rsid w:val="000E1201"/>
    <w:rsid w:val="000E155D"/>
    <w:rsid w:val="000E1857"/>
    <w:rsid w:val="000E1931"/>
    <w:rsid w:val="000E1B0A"/>
    <w:rsid w:val="000E1CA3"/>
    <w:rsid w:val="000E2498"/>
    <w:rsid w:val="000E2FB9"/>
    <w:rsid w:val="000E33A9"/>
    <w:rsid w:val="000E36FB"/>
    <w:rsid w:val="000E38DF"/>
    <w:rsid w:val="000E45EB"/>
    <w:rsid w:val="000E48D5"/>
    <w:rsid w:val="000E4A03"/>
    <w:rsid w:val="000E4C32"/>
    <w:rsid w:val="000E56B3"/>
    <w:rsid w:val="000E5B62"/>
    <w:rsid w:val="000E61E5"/>
    <w:rsid w:val="000E6496"/>
    <w:rsid w:val="000E669F"/>
    <w:rsid w:val="000E673F"/>
    <w:rsid w:val="000E6758"/>
    <w:rsid w:val="000E6760"/>
    <w:rsid w:val="000E6B56"/>
    <w:rsid w:val="000E6B6D"/>
    <w:rsid w:val="000E6DA0"/>
    <w:rsid w:val="000E700B"/>
    <w:rsid w:val="000E709A"/>
    <w:rsid w:val="000E70ED"/>
    <w:rsid w:val="000E737A"/>
    <w:rsid w:val="000E7CE0"/>
    <w:rsid w:val="000E7F0B"/>
    <w:rsid w:val="000F07CD"/>
    <w:rsid w:val="000F117D"/>
    <w:rsid w:val="000F179E"/>
    <w:rsid w:val="000F1B71"/>
    <w:rsid w:val="000F1C73"/>
    <w:rsid w:val="000F1E94"/>
    <w:rsid w:val="000F2318"/>
    <w:rsid w:val="000F2878"/>
    <w:rsid w:val="000F2FB0"/>
    <w:rsid w:val="000F2FC3"/>
    <w:rsid w:val="000F3368"/>
    <w:rsid w:val="000F3D5F"/>
    <w:rsid w:val="000F3E00"/>
    <w:rsid w:val="000F42CD"/>
    <w:rsid w:val="000F45E9"/>
    <w:rsid w:val="000F469D"/>
    <w:rsid w:val="000F498E"/>
    <w:rsid w:val="000F4AF8"/>
    <w:rsid w:val="000F5164"/>
    <w:rsid w:val="000F51D5"/>
    <w:rsid w:val="000F5283"/>
    <w:rsid w:val="000F545A"/>
    <w:rsid w:val="000F55E2"/>
    <w:rsid w:val="000F5602"/>
    <w:rsid w:val="000F5A0D"/>
    <w:rsid w:val="000F5DB2"/>
    <w:rsid w:val="000F5F92"/>
    <w:rsid w:val="000F603F"/>
    <w:rsid w:val="000F6082"/>
    <w:rsid w:val="000F60B9"/>
    <w:rsid w:val="000F6A29"/>
    <w:rsid w:val="000F6B22"/>
    <w:rsid w:val="000F6DB4"/>
    <w:rsid w:val="000F7245"/>
    <w:rsid w:val="000F7278"/>
    <w:rsid w:val="000F76F2"/>
    <w:rsid w:val="000F7935"/>
    <w:rsid w:val="000F79D2"/>
    <w:rsid w:val="000F7AF7"/>
    <w:rsid w:val="000F7BE2"/>
    <w:rsid w:val="000F7E55"/>
    <w:rsid w:val="000F7ECB"/>
    <w:rsid w:val="001000FC"/>
    <w:rsid w:val="00100DF7"/>
    <w:rsid w:val="00100F49"/>
    <w:rsid w:val="00101145"/>
    <w:rsid w:val="001014D4"/>
    <w:rsid w:val="0010154E"/>
    <w:rsid w:val="0010172B"/>
    <w:rsid w:val="001017A8"/>
    <w:rsid w:val="001017CF"/>
    <w:rsid w:val="00101AA1"/>
    <w:rsid w:val="00101D0A"/>
    <w:rsid w:val="00102098"/>
    <w:rsid w:val="001020FE"/>
    <w:rsid w:val="00102925"/>
    <w:rsid w:val="001029B7"/>
    <w:rsid w:val="00102BC3"/>
    <w:rsid w:val="00102FA3"/>
    <w:rsid w:val="001031A5"/>
    <w:rsid w:val="00103AD5"/>
    <w:rsid w:val="00103C12"/>
    <w:rsid w:val="00103CFE"/>
    <w:rsid w:val="00103E4F"/>
    <w:rsid w:val="00104728"/>
    <w:rsid w:val="00104B03"/>
    <w:rsid w:val="00104D16"/>
    <w:rsid w:val="00105341"/>
    <w:rsid w:val="0010550B"/>
    <w:rsid w:val="0010568B"/>
    <w:rsid w:val="00105AEC"/>
    <w:rsid w:val="00105D97"/>
    <w:rsid w:val="00106663"/>
    <w:rsid w:val="00106AB4"/>
    <w:rsid w:val="00106B05"/>
    <w:rsid w:val="0010701D"/>
    <w:rsid w:val="0010729F"/>
    <w:rsid w:val="001074FA"/>
    <w:rsid w:val="0010764F"/>
    <w:rsid w:val="0010772E"/>
    <w:rsid w:val="001077CB"/>
    <w:rsid w:val="00107C2A"/>
    <w:rsid w:val="00107F2C"/>
    <w:rsid w:val="00110245"/>
    <w:rsid w:val="001107CD"/>
    <w:rsid w:val="001107FA"/>
    <w:rsid w:val="00110B35"/>
    <w:rsid w:val="00110F8D"/>
    <w:rsid w:val="0011120A"/>
    <w:rsid w:val="001112C6"/>
    <w:rsid w:val="0011131C"/>
    <w:rsid w:val="00111408"/>
    <w:rsid w:val="0011144B"/>
    <w:rsid w:val="00111583"/>
    <w:rsid w:val="001119A6"/>
    <w:rsid w:val="00111A89"/>
    <w:rsid w:val="00111C39"/>
    <w:rsid w:val="00112312"/>
    <w:rsid w:val="00112E1E"/>
    <w:rsid w:val="001135DF"/>
    <w:rsid w:val="001138F4"/>
    <w:rsid w:val="00113A83"/>
    <w:rsid w:val="00113CA7"/>
    <w:rsid w:val="00113D75"/>
    <w:rsid w:val="00113DD7"/>
    <w:rsid w:val="00113E02"/>
    <w:rsid w:val="0011405A"/>
    <w:rsid w:val="001142F6"/>
    <w:rsid w:val="001143EE"/>
    <w:rsid w:val="0011489F"/>
    <w:rsid w:val="001148CD"/>
    <w:rsid w:val="00114B09"/>
    <w:rsid w:val="00114C34"/>
    <w:rsid w:val="00114F6E"/>
    <w:rsid w:val="00115270"/>
    <w:rsid w:val="0011597C"/>
    <w:rsid w:val="001159A9"/>
    <w:rsid w:val="00115A1B"/>
    <w:rsid w:val="00115BB8"/>
    <w:rsid w:val="00115BE8"/>
    <w:rsid w:val="00115FE8"/>
    <w:rsid w:val="0011616C"/>
    <w:rsid w:val="00116287"/>
    <w:rsid w:val="0011659E"/>
    <w:rsid w:val="00116717"/>
    <w:rsid w:val="001167C7"/>
    <w:rsid w:val="00117351"/>
    <w:rsid w:val="001174AF"/>
    <w:rsid w:val="00117C4A"/>
    <w:rsid w:val="00117C56"/>
    <w:rsid w:val="00117CA3"/>
    <w:rsid w:val="00117EDE"/>
    <w:rsid w:val="001201A5"/>
    <w:rsid w:val="0012032A"/>
    <w:rsid w:val="0012044A"/>
    <w:rsid w:val="001209BD"/>
    <w:rsid w:val="001209E9"/>
    <w:rsid w:val="00120C50"/>
    <w:rsid w:val="00120C60"/>
    <w:rsid w:val="00120CD6"/>
    <w:rsid w:val="0012114C"/>
    <w:rsid w:val="001211F7"/>
    <w:rsid w:val="0012140B"/>
    <w:rsid w:val="00122F9A"/>
    <w:rsid w:val="0012332F"/>
    <w:rsid w:val="001237D8"/>
    <w:rsid w:val="001239CF"/>
    <w:rsid w:val="00123B1D"/>
    <w:rsid w:val="00123FE3"/>
    <w:rsid w:val="00124417"/>
    <w:rsid w:val="0012450C"/>
    <w:rsid w:val="00124848"/>
    <w:rsid w:val="001248A4"/>
    <w:rsid w:val="00124DEF"/>
    <w:rsid w:val="00124EBA"/>
    <w:rsid w:val="001252F1"/>
    <w:rsid w:val="0012543E"/>
    <w:rsid w:val="00125FA6"/>
    <w:rsid w:val="00126481"/>
    <w:rsid w:val="00126531"/>
    <w:rsid w:val="0012660F"/>
    <w:rsid w:val="0012682E"/>
    <w:rsid w:val="00126991"/>
    <w:rsid w:val="001269D0"/>
    <w:rsid w:val="00126A71"/>
    <w:rsid w:val="00126B9C"/>
    <w:rsid w:val="00126FA4"/>
    <w:rsid w:val="00127250"/>
    <w:rsid w:val="00127519"/>
    <w:rsid w:val="00127E02"/>
    <w:rsid w:val="00127E24"/>
    <w:rsid w:val="001305BF"/>
    <w:rsid w:val="001308D2"/>
    <w:rsid w:val="001309E8"/>
    <w:rsid w:val="00130A86"/>
    <w:rsid w:val="00130AB3"/>
    <w:rsid w:val="00130E6F"/>
    <w:rsid w:val="00130EC9"/>
    <w:rsid w:val="00130F75"/>
    <w:rsid w:val="001311DC"/>
    <w:rsid w:val="00131922"/>
    <w:rsid w:val="00131962"/>
    <w:rsid w:val="00131AB4"/>
    <w:rsid w:val="00131DC3"/>
    <w:rsid w:val="00131E44"/>
    <w:rsid w:val="00132103"/>
    <w:rsid w:val="0013244D"/>
    <w:rsid w:val="001326D2"/>
    <w:rsid w:val="00132915"/>
    <w:rsid w:val="00132FC0"/>
    <w:rsid w:val="00133045"/>
    <w:rsid w:val="00133200"/>
    <w:rsid w:val="001332B5"/>
    <w:rsid w:val="001334EC"/>
    <w:rsid w:val="00133782"/>
    <w:rsid w:val="001337AA"/>
    <w:rsid w:val="0013386C"/>
    <w:rsid w:val="00133AEC"/>
    <w:rsid w:val="00134108"/>
    <w:rsid w:val="0013430C"/>
    <w:rsid w:val="00134762"/>
    <w:rsid w:val="00134A95"/>
    <w:rsid w:val="00134AA4"/>
    <w:rsid w:val="00134D60"/>
    <w:rsid w:val="00134F41"/>
    <w:rsid w:val="00135091"/>
    <w:rsid w:val="0013514F"/>
    <w:rsid w:val="0013520E"/>
    <w:rsid w:val="00135F35"/>
    <w:rsid w:val="0013603D"/>
    <w:rsid w:val="00136146"/>
    <w:rsid w:val="00136394"/>
    <w:rsid w:val="00136905"/>
    <w:rsid w:val="00136B31"/>
    <w:rsid w:val="00136B75"/>
    <w:rsid w:val="00136BFE"/>
    <w:rsid w:val="00136DE1"/>
    <w:rsid w:val="001371CA"/>
    <w:rsid w:val="0013724C"/>
    <w:rsid w:val="001375B4"/>
    <w:rsid w:val="0013779F"/>
    <w:rsid w:val="00137AEB"/>
    <w:rsid w:val="00140075"/>
    <w:rsid w:val="001401C1"/>
    <w:rsid w:val="001401E7"/>
    <w:rsid w:val="00140363"/>
    <w:rsid w:val="00140A3D"/>
    <w:rsid w:val="00140C4B"/>
    <w:rsid w:val="001410F6"/>
    <w:rsid w:val="00141125"/>
    <w:rsid w:val="001411CE"/>
    <w:rsid w:val="00141837"/>
    <w:rsid w:val="00141946"/>
    <w:rsid w:val="001419D0"/>
    <w:rsid w:val="00142112"/>
    <w:rsid w:val="00142310"/>
    <w:rsid w:val="00142517"/>
    <w:rsid w:val="00142F9B"/>
    <w:rsid w:val="0014357D"/>
    <w:rsid w:val="0014371D"/>
    <w:rsid w:val="0014381A"/>
    <w:rsid w:val="00143897"/>
    <w:rsid w:val="00143F55"/>
    <w:rsid w:val="0014425B"/>
    <w:rsid w:val="001447A1"/>
    <w:rsid w:val="00144B6D"/>
    <w:rsid w:val="00145179"/>
    <w:rsid w:val="001453EB"/>
    <w:rsid w:val="00145505"/>
    <w:rsid w:val="001455E7"/>
    <w:rsid w:val="00145609"/>
    <w:rsid w:val="00145D1E"/>
    <w:rsid w:val="00145F08"/>
    <w:rsid w:val="00145F6F"/>
    <w:rsid w:val="00146003"/>
    <w:rsid w:val="001464CC"/>
    <w:rsid w:val="001465A7"/>
    <w:rsid w:val="001468DE"/>
    <w:rsid w:val="00146A63"/>
    <w:rsid w:val="00146B19"/>
    <w:rsid w:val="001478A6"/>
    <w:rsid w:val="00147937"/>
    <w:rsid w:val="001479E1"/>
    <w:rsid w:val="00147AE8"/>
    <w:rsid w:val="00147F9C"/>
    <w:rsid w:val="001504B1"/>
    <w:rsid w:val="001506FF"/>
    <w:rsid w:val="0015084A"/>
    <w:rsid w:val="00150E0C"/>
    <w:rsid w:val="00150F1B"/>
    <w:rsid w:val="00151033"/>
    <w:rsid w:val="0015112B"/>
    <w:rsid w:val="001511FD"/>
    <w:rsid w:val="0015135E"/>
    <w:rsid w:val="0015159D"/>
    <w:rsid w:val="00151699"/>
    <w:rsid w:val="001517D5"/>
    <w:rsid w:val="0015186F"/>
    <w:rsid w:val="00151C72"/>
    <w:rsid w:val="00152016"/>
    <w:rsid w:val="0015208C"/>
    <w:rsid w:val="001521E0"/>
    <w:rsid w:val="001523F2"/>
    <w:rsid w:val="001525D9"/>
    <w:rsid w:val="00152669"/>
    <w:rsid w:val="0015266B"/>
    <w:rsid w:val="00152819"/>
    <w:rsid w:val="00152B20"/>
    <w:rsid w:val="00152C5F"/>
    <w:rsid w:val="00152E69"/>
    <w:rsid w:val="00152F4B"/>
    <w:rsid w:val="0015356D"/>
    <w:rsid w:val="001535EE"/>
    <w:rsid w:val="00153F5A"/>
    <w:rsid w:val="0015462E"/>
    <w:rsid w:val="00155106"/>
    <w:rsid w:val="00155111"/>
    <w:rsid w:val="001551C9"/>
    <w:rsid w:val="00155248"/>
    <w:rsid w:val="00155386"/>
    <w:rsid w:val="00155A55"/>
    <w:rsid w:val="001560B7"/>
    <w:rsid w:val="001567C5"/>
    <w:rsid w:val="00156903"/>
    <w:rsid w:val="00156D09"/>
    <w:rsid w:val="00156EDD"/>
    <w:rsid w:val="00156EFF"/>
    <w:rsid w:val="00157541"/>
    <w:rsid w:val="00157A00"/>
    <w:rsid w:val="00157F2E"/>
    <w:rsid w:val="00160057"/>
    <w:rsid w:val="0016005B"/>
    <w:rsid w:val="001606D4"/>
    <w:rsid w:val="00160734"/>
    <w:rsid w:val="001608EE"/>
    <w:rsid w:val="00160E89"/>
    <w:rsid w:val="0016111F"/>
    <w:rsid w:val="001614FB"/>
    <w:rsid w:val="00161653"/>
    <w:rsid w:val="00161BA4"/>
    <w:rsid w:val="00161D43"/>
    <w:rsid w:val="00162C1C"/>
    <w:rsid w:val="00162C22"/>
    <w:rsid w:val="00162E5E"/>
    <w:rsid w:val="00162FE4"/>
    <w:rsid w:val="001630E2"/>
    <w:rsid w:val="001631DD"/>
    <w:rsid w:val="001638E5"/>
    <w:rsid w:val="00163A0E"/>
    <w:rsid w:val="00163A3C"/>
    <w:rsid w:val="00163A46"/>
    <w:rsid w:val="00163D0B"/>
    <w:rsid w:val="00163FBA"/>
    <w:rsid w:val="00164729"/>
    <w:rsid w:val="001648B7"/>
    <w:rsid w:val="00164958"/>
    <w:rsid w:val="00164981"/>
    <w:rsid w:val="00164BFF"/>
    <w:rsid w:val="00164D57"/>
    <w:rsid w:val="001650ED"/>
    <w:rsid w:val="00165490"/>
    <w:rsid w:val="00165ACC"/>
    <w:rsid w:val="00165AF0"/>
    <w:rsid w:val="00165DA3"/>
    <w:rsid w:val="00166283"/>
    <w:rsid w:val="00166544"/>
    <w:rsid w:val="001668FB"/>
    <w:rsid w:val="00166FBD"/>
    <w:rsid w:val="001670C7"/>
    <w:rsid w:val="00167144"/>
    <w:rsid w:val="00167301"/>
    <w:rsid w:val="0016737B"/>
    <w:rsid w:val="00167629"/>
    <w:rsid w:val="0016788A"/>
    <w:rsid w:val="00167B35"/>
    <w:rsid w:val="00167B4A"/>
    <w:rsid w:val="00167C45"/>
    <w:rsid w:val="00167C71"/>
    <w:rsid w:val="00167E04"/>
    <w:rsid w:val="0017029D"/>
    <w:rsid w:val="0017052A"/>
    <w:rsid w:val="00170811"/>
    <w:rsid w:val="00170988"/>
    <w:rsid w:val="00170CA3"/>
    <w:rsid w:val="00170D85"/>
    <w:rsid w:val="00170DBA"/>
    <w:rsid w:val="0017113D"/>
    <w:rsid w:val="001712F7"/>
    <w:rsid w:val="00171406"/>
    <w:rsid w:val="001714B0"/>
    <w:rsid w:val="00171768"/>
    <w:rsid w:val="00172347"/>
    <w:rsid w:val="001725A7"/>
    <w:rsid w:val="00172965"/>
    <w:rsid w:val="00172A4D"/>
    <w:rsid w:val="00173219"/>
    <w:rsid w:val="001734FE"/>
    <w:rsid w:val="001740DD"/>
    <w:rsid w:val="001747C6"/>
    <w:rsid w:val="001748B9"/>
    <w:rsid w:val="00174A78"/>
    <w:rsid w:val="00175173"/>
    <w:rsid w:val="00175370"/>
    <w:rsid w:val="001753DF"/>
    <w:rsid w:val="0017555E"/>
    <w:rsid w:val="0017581A"/>
    <w:rsid w:val="0017589E"/>
    <w:rsid w:val="00175BAF"/>
    <w:rsid w:val="00175C51"/>
    <w:rsid w:val="00175FA7"/>
    <w:rsid w:val="0017629B"/>
    <w:rsid w:val="001762DB"/>
    <w:rsid w:val="001763E3"/>
    <w:rsid w:val="0017660F"/>
    <w:rsid w:val="00176958"/>
    <w:rsid w:val="001769B1"/>
    <w:rsid w:val="00176DCB"/>
    <w:rsid w:val="00176F88"/>
    <w:rsid w:val="00176FA3"/>
    <w:rsid w:val="0017711A"/>
    <w:rsid w:val="00177126"/>
    <w:rsid w:val="00177420"/>
    <w:rsid w:val="00177D71"/>
    <w:rsid w:val="001802D5"/>
    <w:rsid w:val="001803B7"/>
    <w:rsid w:val="001803E8"/>
    <w:rsid w:val="00180702"/>
    <w:rsid w:val="001808A7"/>
    <w:rsid w:val="00180A62"/>
    <w:rsid w:val="00180CB8"/>
    <w:rsid w:val="0018108B"/>
    <w:rsid w:val="001813C6"/>
    <w:rsid w:val="00181661"/>
    <w:rsid w:val="0018191C"/>
    <w:rsid w:val="00181C46"/>
    <w:rsid w:val="00181F9E"/>
    <w:rsid w:val="0018231B"/>
    <w:rsid w:val="00182958"/>
    <w:rsid w:val="001834A3"/>
    <w:rsid w:val="00183713"/>
    <w:rsid w:val="00183AA6"/>
    <w:rsid w:val="00183BA6"/>
    <w:rsid w:val="001840F4"/>
    <w:rsid w:val="00184B9B"/>
    <w:rsid w:val="00184C09"/>
    <w:rsid w:val="00184EA3"/>
    <w:rsid w:val="0018518A"/>
    <w:rsid w:val="001856B3"/>
    <w:rsid w:val="00185839"/>
    <w:rsid w:val="00185841"/>
    <w:rsid w:val="0018590E"/>
    <w:rsid w:val="00185B1A"/>
    <w:rsid w:val="00185BED"/>
    <w:rsid w:val="00186051"/>
    <w:rsid w:val="0018662B"/>
    <w:rsid w:val="00186630"/>
    <w:rsid w:val="00186787"/>
    <w:rsid w:val="00186B01"/>
    <w:rsid w:val="00186CB3"/>
    <w:rsid w:val="00187771"/>
    <w:rsid w:val="00187BD6"/>
    <w:rsid w:val="001903D9"/>
    <w:rsid w:val="001905F9"/>
    <w:rsid w:val="00190CFF"/>
    <w:rsid w:val="00190F51"/>
    <w:rsid w:val="00190F75"/>
    <w:rsid w:val="00191174"/>
    <w:rsid w:val="001912D1"/>
    <w:rsid w:val="001913E4"/>
    <w:rsid w:val="001914B9"/>
    <w:rsid w:val="001916A7"/>
    <w:rsid w:val="00191803"/>
    <w:rsid w:val="00191916"/>
    <w:rsid w:val="00191AE6"/>
    <w:rsid w:val="00191EBD"/>
    <w:rsid w:val="00191F4A"/>
    <w:rsid w:val="00192411"/>
    <w:rsid w:val="00192701"/>
    <w:rsid w:val="001927E9"/>
    <w:rsid w:val="00192B70"/>
    <w:rsid w:val="001937DF"/>
    <w:rsid w:val="00193A29"/>
    <w:rsid w:val="00193A5F"/>
    <w:rsid w:val="00194019"/>
    <w:rsid w:val="0019409B"/>
    <w:rsid w:val="00194135"/>
    <w:rsid w:val="00194594"/>
    <w:rsid w:val="001947C0"/>
    <w:rsid w:val="001949BA"/>
    <w:rsid w:val="001949F9"/>
    <w:rsid w:val="00194AC8"/>
    <w:rsid w:val="00194B26"/>
    <w:rsid w:val="00194E7E"/>
    <w:rsid w:val="001953FC"/>
    <w:rsid w:val="001959DA"/>
    <w:rsid w:val="00195B13"/>
    <w:rsid w:val="00195D05"/>
    <w:rsid w:val="00195F63"/>
    <w:rsid w:val="0019619A"/>
    <w:rsid w:val="001963F8"/>
    <w:rsid w:val="001968A4"/>
    <w:rsid w:val="00196DE0"/>
    <w:rsid w:val="00196E71"/>
    <w:rsid w:val="001974AD"/>
    <w:rsid w:val="001978CC"/>
    <w:rsid w:val="00197AA3"/>
    <w:rsid w:val="00197B25"/>
    <w:rsid w:val="00197C60"/>
    <w:rsid w:val="001A0DBF"/>
    <w:rsid w:val="001A0FBA"/>
    <w:rsid w:val="001A1417"/>
    <w:rsid w:val="001A1474"/>
    <w:rsid w:val="001A14C1"/>
    <w:rsid w:val="001A16A0"/>
    <w:rsid w:val="001A1B36"/>
    <w:rsid w:val="001A1E59"/>
    <w:rsid w:val="001A2042"/>
    <w:rsid w:val="001A23F6"/>
    <w:rsid w:val="001A2646"/>
    <w:rsid w:val="001A2ECC"/>
    <w:rsid w:val="001A3004"/>
    <w:rsid w:val="001A3121"/>
    <w:rsid w:val="001A3A0C"/>
    <w:rsid w:val="001A3B84"/>
    <w:rsid w:val="001A3BF0"/>
    <w:rsid w:val="001A3F3B"/>
    <w:rsid w:val="001A4280"/>
    <w:rsid w:val="001A43A1"/>
    <w:rsid w:val="001A4955"/>
    <w:rsid w:val="001A4B58"/>
    <w:rsid w:val="001A518B"/>
    <w:rsid w:val="001A54CB"/>
    <w:rsid w:val="001A5655"/>
    <w:rsid w:val="001A5898"/>
    <w:rsid w:val="001A5A1C"/>
    <w:rsid w:val="001A5D63"/>
    <w:rsid w:val="001A5F8B"/>
    <w:rsid w:val="001A60DC"/>
    <w:rsid w:val="001A6158"/>
    <w:rsid w:val="001A63E5"/>
    <w:rsid w:val="001A66AF"/>
    <w:rsid w:val="001A66C3"/>
    <w:rsid w:val="001A6BF5"/>
    <w:rsid w:val="001A7000"/>
    <w:rsid w:val="001A74EF"/>
    <w:rsid w:val="001A7616"/>
    <w:rsid w:val="001A7B70"/>
    <w:rsid w:val="001A7BDA"/>
    <w:rsid w:val="001A7BE0"/>
    <w:rsid w:val="001A7C62"/>
    <w:rsid w:val="001A7F98"/>
    <w:rsid w:val="001A7FBC"/>
    <w:rsid w:val="001B0104"/>
    <w:rsid w:val="001B06F9"/>
    <w:rsid w:val="001B074D"/>
    <w:rsid w:val="001B192F"/>
    <w:rsid w:val="001B1D5B"/>
    <w:rsid w:val="001B22E5"/>
    <w:rsid w:val="001B261D"/>
    <w:rsid w:val="001B2BF2"/>
    <w:rsid w:val="001B2E5E"/>
    <w:rsid w:val="001B2F05"/>
    <w:rsid w:val="001B3208"/>
    <w:rsid w:val="001B3277"/>
    <w:rsid w:val="001B32E0"/>
    <w:rsid w:val="001B32F8"/>
    <w:rsid w:val="001B3B0D"/>
    <w:rsid w:val="001B3EE9"/>
    <w:rsid w:val="001B46FD"/>
    <w:rsid w:val="001B47C8"/>
    <w:rsid w:val="001B4BA7"/>
    <w:rsid w:val="001B4EB6"/>
    <w:rsid w:val="001B4FF1"/>
    <w:rsid w:val="001B5275"/>
    <w:rsid w:val="001B5546"/>
    <w:rsid w:val="001B5C20"/>
    <w:rsid w:val="001B5C94"/>
    <w:rsid w:val="001B5FEE"/>
    <w:rsid w:val="001B63C3"/>
    <w:rsid w:val="001B63FA"/>
    <w:rsid w:val="001B6411"/>
    <w:rsid w:val="001B65C4"/>
    <w:rsid w:val="001B6ACA"/>
    <w:rsid w:val="001B6D38"/>
    <w:rsid w:val="001B6EFF"/>
    <w:rsid w:val="001B705E"/>
    <w:rsid w:val="001B70A2"/>
    <w:rsid w:val="001B78B8"/>
    <w:rsid w:val="001B7A39"/>
    <w:rsid w:val="001B7AE9"/>
    <w:rsid w:val="001B7B77"/>
    <w:rsid w:val="001B7CE1"/>
    <w:rsid w:val="001B7D37"/>
    <w:rsid w:val="001C0037"/>
    <w:rsid w:val="001C0295"/>
    <w:rsid w:val="001C0C78"/>
    <w:rsid w:val="001C0FAD"/>
    <w:rsid w:val="001C115A"/>
    <w:rsid w:val="001C122C"/>
    <w:rsid w:val="001C1232"/>
    <w:rsid w:val="001C123A"/>
    <w:rsid w:val="001C1BFB"/>
    <w:rsid w:val="001C224D"/>
    <w:rsid w:val="001C2361"/>
    <w:rsid w:val="001C23CD"/>
    <w:rsid w:val="001C23FD"/>
    <w:rsid w:val="001C25CB"/>
    <w:rsid w:val="001C269D"/>
    <w:rsid w:val="001C2802"/>
    <w:rsid w:val="001C2A23"/>
    <w:rsid w:val="001C3033"/>
    <w:rsid w:val="001C34FA"/>
    <w:rsid w:val="001C376F"/>
    <w:rsid w:val="001C38AC"/>
    <w:rsid w:val="001C3911"/>
    <w:rsid w:val="001C3C00"/>
    <w:rsid w:val="001C401D"/>
    <w:rsid w:val="001C402C"/>
    <w:rsid w:val="001C45A7"/>
    <w:rsid w:val="001C5056"/>
    <w:rsid w:val="001C5121"/>
    <w:rsid w:val="001C5638"/>
    <w:rsid w:val="001C570B"/>
    <w:rsid w:val="001C59E8"/>
    <w:rsid w:val="001C59F8"/>
    <w:rsid w:val="001C5C5F"/>
    <w:rsid w:val="001C6232"/>
    <w:rsid w:val="001C6446"/>
    <w:rsid w:val="001C6A85"/>
    <w:rsid w:val="001C6ADA"/>
    <w:rsid w:val="001C6B76"/>
    <w:rsid w:val="001C6B8B"/>
    <w:rsid w:val="001C6F58"/>
    <w:rsid w:val="001C6FEA"/>
    <w:rsid w:val="001C722A"/>
    <w:rsid w:val="001C729F"/>
    <w:rsid w:val="001C72A9"/>
    <w:rsid w:val="001C75E0"/>
    <w:rsid w:val="001C79A8"/>
    <w:rsid w:val="001C7CF8"/>
    <w:rsid w:val="001C7EF8"/>
    <w:rsid w:val="001C7F73"/>
    <w:rsid w:val="001D01C3"/>
    <w:rsid w:val="001D0267"/>
    <w:rsid w:val="001D038E"/>
    <w:rsid w:val="001D03C9"/>
    <w:rsid w:val="001D0732"/>
    <w:rsid w:val="001D08DF"/>
    <w:rsid w:val="001D098F"/>
    <w:rsid w:val="001D0BDA"/>
    <w:rsid w:val="001D127E"/>
    <w:rsid w:val="001D13F1"/>
    <w:rsid w:val="001D1499"/>
    <w:rsid w:val="001D1726"/>
    <w:rsid w:val="001D195E"/>
    <w:rsid w:val="001D1FEF"/>
    <w:rsid w:val="001D227A"/>
    <w:rsid w:val="001D22CA"/>
    <w:rsid w:val="001D2419"/>
    <w:rsid w:val="001D2833"/>
    <w:rsid w:val="001D2914"/>
    <w:rsid w:val="001D2A91"/>
    <w:rsid w:val="001D2B8B"/>
    <w:rsid w:val="001D2BF2"/>
    <w:rsid w:val="001D2CC9"/>
    <w:rsid w:val="001D2D3B"/>
    <w:rsid w:val="001D3924"/>
    <w:rsid w:val="001D3A26"/>
    <w:rsid w:val="001D3A8E"/>
    <w:rsid w:val="001D46BF"/>
    <w:rsid w:val="001D4CCC"/>
    <w:rsid w:val="001D4FA3"/>
    <w:rsid w:val="001D501D"/>
    <w:rsid w:val="001D62C3"/>
    <w:rsid w:val="001D6AC2"/>
    <w:rsid w:val="001D72E0"/>
    <w:rsid w:val="001D74CC"/>
    <w:rsid w:val="001D74CE"/>
    <w:rsid w:val="001D7748"/>
    <w:rsid w:val="001D78EA"/>
    <w:rsid w:val="001D799B"/>
    <w:rsid w:val="001D7F1C"/>
    <w:rsid w:val="001E0174"/>
    <w:rsid w:val="001E033C"/>
    <w:rsid w:val="001E03E9"/>
    <w:rsid w:val="001E040A"/>
    <w:rsid w:val="001E06BA"/>
    <w:rsid w:val="001E11B1"/>
    <w:rsid w:val="001E12A7"/>
    <w:rsid w:val="001E1809"/>
    <w:rsid w:val="001E1A02"/>
    <w:rsid w:val="001E1A20"/>
    <w:rsid w:val="001E1C63"/>
    <w:rsid w:val="001E253F"/>
    <w:rsid w:val="001E2633"/>
    <w:rsid w:val="001E2EC8"/>
    <w:rsid w:val="001E314C"/>
    <w:rsid w:val="001E362C"/>
    <w:rsid w:val="001E3757"/>
    <w:rsid w:val="001E3807"/>
    <w:rsid w:val="001E3937"/>
    <w:rsid w:val="001E3B4A"/>
    <w:rsid w:val="001E4378"/>
    <w:rsid w:val="001E456D"/>
    <w:rsid w:val="001E4621"/>
    <w:rsid w:val="001E4719"/>
    <w:rsid w:val="001E472E"/>
    <w:rsid w:val="001E4CAC"/>
    <w:rsid w:val="001E55B7"/>
    <w:rsid w:val="001E58AE"/>
    <w:rsid w:val="001E5A59"/>
    <w:rsid w:val="001E5B46"/>
    <w:rsid w:val="001E5BC6"/>
    <w:rsid w:val="001E639D"/>
    <w:rsid w:val="001E659F"/>
    <w:rsid w:val="001E65E8"/>
    <w:rsid w:val="001E68D1"/>
    <w:rsid w:val="001E6C45"/>
    <w:rsid w:val="001E6C99"/>
    <w:rsid w:val="001E6F3C"/>
    <w:rsid w:val="001E70BF"/>
    <w:rsid w:val="001E747B"/>
    <w:rsid w:val="001E753A"/>
    <w:rsid w:val="001E7900"/>
    <w:rsid w:val="001E7A37"/>
    <w:rsid w:val="001E7C7F"/>
    <w:rsid w:val="001F007F"/>
    <w:rsid w:val="001F029C"/>
    <w:rsid w:val="001F065F"/>
    <w:rsid w:val="001F076A"/>
    <w:rsid w:val="001F089B"/>
    <w:rsid w:val="001F0ED2"/>
    <w:rsid w:val="001F0F55"/>
    <w:rsid w:val="001F0FB1"/>
    <w:rsid w:val="001F13A5"/>
    <w:rsid w:val="001F141B"/>
    <w:rsid w:val="001F180F"/>
    <w:rsid w:val="001F1880"/>
    <w:rsid w:val="001F18A9"/>
    <w:rsid w:val="001F1D90"/>
    <w:rsid w:val="001F1F4B"/>
    <w:rsid w:val="001F1F53"/>
    <w:rsid w:val="001F22BE"/>
    <w:rsid w:val="001F28D0"/>
    <w:rsid w:val="001F2D4A"/>
    <w:rsid w:val="001F3142"/>
    <w:rsid w:val="001F3961"/>
    <w:rsid w:val="001F3CCD"/>
    <w:rsid w:val="001F4044"/>
    <w:rsid w:val="001F4A83"/>
    <w:rsid w:val="001F51A2"/>
    <w:rsid w:val="001F53AF"/>
    <w:rsid w:val="001F5581"/>
    <w:rsid w:val="001F5B17"/>
    <w:rsid w:val="001F5B76"/>
    <w:rsid w:val="001F5E42"/>
    <w:rsid w:val="001F5F85"/>
    <w:rsid w:val="001F5FAA"/>
    <w:rsid w:val="001F6755"/>
    <w:rsid w:val="001F682F"/>
    <w:rsid w:val="001F6ABE"/>
    <w:rsid w:val="001F704A"/>
    <w:rsid w:val="001F7108"/>
    <w:rsid w:val="001F7530"/>
    <w:rsid w:val="0020002F"/>
    <w:rsid w:val="002003BC"/>
    <w:rsid w:val="0020053A"/>
    <w:rsid w:val="002008F9"/>
    <w:rsid w:val="00200EFA"/>
    <w:rsid w:val="00201625"/>
    <w:rsid w:val="00201CE6"/>
    <w:rsid w:val="00201E60"/>
    <w:rsid w:val="00202656"/>
    <w:rsid w:val="00202702"/>
    <w:rsid w:val="00202A81"/>
    <w:rsid w:val="00202B21"/>
    <w:rsid w:val="002032A8"/>
    <w:rsid w:val="002037C2"/>
    <w:rsid w:val="00203950"/>
    <w:rsid w:val="0020397B"/>
    <w:rsid w:val="00203E25"/>
    <w:rsid w:val="00204041"/>
    <w:rsid w:val="00204181"/>
    <w:rsid w:val="00204189"/>
    <w:rsid w:val="002041BA"/>
    <w:rsid w:val="00204895"/>
    <w:rsid w:val="00204B2D"/>
    <w:rsid w:val="0020508A"/>
    <w:rsid w:val="002051C3"/>
    <w:rsid w:val="00205224"/>
    <w:rsid w:val="00205A6B"/>
    <w:rsid w:val="00205BA1"/>
    <w:rsid w:val="00205BB1"/>
    <w:rsid w:val="00205CB5"/>
    <w:rsid w:val="00205F21"/>
    <w:rsid w:val="00205F84"/>
    <w:rsid w:val="00206441"/>
    <w:rsid w:val="0020687B"/>
    <w:rsid w:val="0020700D"/>
    <w:rsid w:val="00207090"/>
    <w:rsid w:val="002071B1"/>
    <w:rsid w:val="00207452"/>
    <w:rsid w:val="0020763A"/>
    <w:rsid w:val="0020775E"/>
    <w:rsid w:val="00207861"/>
    <w:rsid w:val="00207B4A"/>
    <w:rsid w:val="00207C03"/>
    <w:rsid w:val="00207CFF"/>
    <w:rsid w:val="00207D8D"/>
    <w:rsid w:val="002105A6"/>
    <w:rsid w:val="002108BC"/>
    <w:rsid w:val="00210AA0"/>
    <w:rsid w:val="00210C12"/>
    <w:rsid w:val="00210CDD"/>
    <w:rsid w:val="00210CE9"/>
    <w:rsid w:val="002112FB"/>
    <w:rsid w:val="002115E5"/>
    <w:rsid w:val="002118BD"/>
    <w:rsid w:val="002119FB"/>
    <w:rsid w:val="00211A80"/>
    <w:rsid w:val="00211ADB"/>
    <w:rsid w:val="00211CC7"/>
    <w:rsid w:val="00211D4B"/>
    <w:rsid w:val="00211E89"/>
    <w:rsid w:val="00212233"/>
    <w:rsid w:val="00212447"/>
    <w:rsid w:val="0021250B"/>
    <w:rsid w:val="002126FD"/>
    <w:rsid w:val="00212874"/>
    <w:rsid w:val="00212EAC"/>
    <w:rsid w:val="002131D0"/>
    <w:rsid w:val="00213431"/>
    <w:rsid w:val="0021378C"/>
    <w:rsid w:val="00213820"/>
    <w:rsid w:val="00213DC1"/>
    <w:rsid w:val="00213F1D"/>
    <w:rsid w:val="00213F37"/>
    <w:rsid w:val="002140ED"/>
    <w:rsid w:val="00214159"/>
    <w:rsid w:val="00214332"/>
    <w:rsid w:val="002143C3"/>
    <w:rsid w:val="00214806"/>
    <w:rsid w:val="00214CB5"/>
    <w:rsid w:val="00214E46"/>
    <w:rsid w:val="00214F94"/>
    <w:rsid w:val="0021534D"/>
    <w:rsid w:val="002155EC"/>
    <w:rsid w:val="002156F7"/>
    <w:rsid w:val="00215903"/>
    <w:rsid w:val="00215A25"/>
    <w:rsid w:val="00215DB9"/>
    <w:rsid w:val="00215F2D"/>
    <w:rsid w:val="00215F90"/>
    <w:rsid w:val="00215FCE"/>
    <w:rsid w:val="002161A2"/>
    <w:rsid w:val="002163A9"/>
    <w:rsid w:val="002164B3"/>
    <w:rsid w:val="0021662A"/>
    <w:rsid w:val="00216685"/>
    <w:rsid w:val="00216BE2"/>
    <w:rsid w:val="00217347"/>
    <w:rsid w:val="0021763E"/>
    <w:rsid w:val="00217CBC"/>
    <w:rsid w:val="00217E13"/>
    <w:rsid w:val="00220497"/>
    <w:rsid w:val="002204FF"/>
    <w:rsid w:val="00220916"/>
    <w:rsid w:val="00220D9C"/>
    <w:rsid w:val="00221188"/>
    <w:rsid w:val="002212F7"/>
    <w:rsid w:val="0022136A"/>
    <w:rsid w:val="0022170D"/>
    <w:rsid w:val="002219EB"/>
    <w:rsid w:val="00221AAE"/>
    <w:rsid w:val="00221C9D"/>
    <w:rsid w:val="00221DCA"/>
    <w:rsid w:val="00221FB3"/>
    <w:rsid w:val="00221FBE"/>
    <w:rsid w:val="002221F0"/>
    <w:rsid w:val="002222FB"/>
    <w:rsid w:val="002224AE"/>
    <w:rsid w:val="002228B9"/>
    <w:rsid w:val="00222AE1"/>
    <w:rsid w:val="00222C00"/>
    <w:rsid w:val="002231EC"/>
    <w:rsid w:val="00223367"/>
    <w:rsid w:val="00223401"/>
    <w:rsid w:val="0022353F"/>
    <w:rsid w:val="00223E14"/>
    <w:rsid w:val="0022417A"/>
    <w:rsid w:val="002243ED"/>
    <w:rsid w:val="0022441B"/>
    <w:rsid w:val="0022450C"/>
    <w:rsid w:val="00224652"/>
    <w:rsid w:val="00224849"/>
    <w:rsid w:val="00225122"/>
    <w:rsid w:val="002254DC"/>
    <w:rsid w:val="00225A88"/>
    <w:rsid w:val="00225E56"/>
    <w:rsid w:val="00225EF7"/>
    <w:rsid w:val="002262B3"/>
    <w:rsid w:val="002267BB"/>
    <w:rsid w:val="002269A2"/>
    <w:rsid w:val="002272D7"/>
    <w:rsid w:val="002274AD"/>
    <w:rsid w:val="00227938"/>
    <w:rsid w:val="0022795A"/>
    <w:rsid w:val="00227A6C"/>
    <w:rsid w:val="00227C64"/>
    <w:rsid w:val="00227EA6"/>
    <w:rsid w:val="00227EDC"/>
    <w:rsid w:val="00227F35"/>
    <w:rsid w:val="00230496"/>
    <w:rsid w:val="002306FB"/>
    <w:rsid w:val="00231285"/>
    <w:rsid w:val="00231731"/>
    <w:rsid w:val="002317EC"/>
    <w:rsid w:val="00231ED6"/>
    <w:rsid w:val="0023226E"/>
    <w:rsid w:val="002325AB"/>
    <w:rsid w:val="0023292D"/>
    <w:rsid w:val="00232C54"/>
    <w:rsid w:val="002332B0"/>
    <w:rsid w:val="0023346D"/>
    <w:rsid w:val="00233737"/>
    <w:rsid w:val="00233783"/>
    <w:rsid w:val="00233846"/>
    <w:rsid w:val="00233AF7"/>
    <w:rsid w:val="00233CCE"/>
    <w:rsid w:val="00233EFD"/>
    <w:rsid w:val="00234022"/>
    <w:rsid w:val="00234691"/>
    <w:rsid w:val="0023498B"/>
    <w:rsid w:val="00235085"/>
    <w:rsid w:val="00235162"/>
    <w:rsid w:val="002357A4"/>
    <w:rsid w:val="00235AF8"/>
    <w:rsid w:val="00235DC1"/>
    <w:rsid w:val="00235E86"/>
    <w:rsid w:val="00235F06"/>
    <w:rsid w:val="00236432"/>
    <w:rsid w:val="00236593"/>
    <w:rsid w:val="0023671D"/>
    <w:rsid w:val="00237661"/>
    <w:rsid w:val="002376E6"/>
    <w:rsid w:val="00237822"/>
    <w:rsid w:val="00237DCB"/>
    <w:rsid w:val="00237E88"/>
    <w:rsid w:val="00237FD0"/>
    <w:rsid w:val="00240366"/>
    <w:rsid w:val="0024038B"/>
    <w:rsid w:val="0024085F"/>
    <w:rsid w:val="002408E0"/>
    <w:rsid w:val="00240DFB"/>
    <w:rsid w:val="0024139F"/>
    <w:rsid w:val="00241A59"/>
    <w:rsid w:val="00242017"/>
    <w:rsid w:val="002424F6"/>
    <w:rsid w:val="00242528"/>
    <w:rsid w:val="00243057"/>
    <w:rsid w:val="00243802"/>
    <w:rsid w:val="00243840"/>
    <w:rsid w:val="002439C2"/>
    <w:rsid w:val="002440BB"/>
    <w:rsid w:val="00244276"/>
    <w:rsid w:val="00244374"/>
    <w:rsid w:val="0024441C"/>
    <w:rsid w:val="002447CE"/>
    <w:rsid w:val="002447D6"/>
    <w:rsid w:val="002449E6"/>
    <w:rsid w:val="00244A1F"/>
    <w:rsid w:val="00244BF3"/>
    <w:rsid w:val="00245636"/>
    <w:rsid w:val="0024573B"/>
    <w:rsid w:val="002457BE"/>
    <w:rsid w:val="00245C22"/>
    <w:rsid w:val="00245C40"/>
    <w:rsid w:val="00245C7D"/>
    <w:rsid w:val="00245DA5"/>
    <w:rsid w:val="00245DD3"/>
    <w:rsid w:val="00245E0E"/>
    <w:rsid w:val="00245E3A"/>
    <w:rsid w:val="00245E49"/>
    <w:rsid w:val="00245EEC"/>
    <w:rsid w:val="002460E5"/>
    <w:rsid w:val="00246F75"/>
    <w:rsid w:val="002475D9"/>
    <w:rsid w:val="0025007D"/>
    <w:rsid w:val="00250747"/>
    <w:rsid w:val="00250D62"/>
    <w:rsid w:val="00250E3A"/>
    <w:rsid w:val="00250FA5"/>
    <w:rsid w:val="0025125E"/>
    <w:rsid w:val="0025145B"/>
    <w:rsid w:val="002519C6"/>
    <w:rsid w:val="00251B97"/>
    <w:rsid w:val="00251B9D"/>
    <w:rsid w:val="002523F2"/>
    <w:rsid w:val="00252A0D"/>
    <w:rsid w:val="00252A8B"/>
    <w:rsid w:val="00252FE7"/>
    <w:rsid w:val="00253834"/>
    <w:rsid w:val="00253B75"/>
    <w:rsid w:val="00253D3C"/>
    <w:rsid w:val="00253F4A"/>
    <w:rsid w:val="002540A3"/>
    <w:rsid w:val="00254171"/>
    <w:rsid w:val="00254489"/>
    <w:rsid w:val="00254891"/>
    <w:rsid w:val="002549DD"/>
    <w:rsid w:val="00255049"/>
    <w:rsid w:val="002550FF"/>
    <w:rsid w:val="0025557D"/>
    <w:rsid w:val="00255732"/>
    <w:rsid w:val="00255D3B"/>
    <w:rsid w:val="00255DB0"/>
    <w:rsid w:val="00255E04"/>
    <w:rsid w:val="00256277"/>
    <w:rsid w:val="0025648A"/>
    <w:rsid w:val="00256504"/>
    <w:rsid w:val="002565D6"/>
    <w:rsid w:val="0025678A"/>
    <w:rsid w:val="00256A41"/>
    <w:rsid w:val="00257773"/>
    <w:rsid w:val="00257842"/>
    <w:rsid w:val="00257F6D"/>
    <w:rsid w:val="00260028"/>
    <w:rsid w:val="00260079"/>
    <w:rsid w:val="002602A9"/>
    <w:rsid w:val="002603BF"/>
    <w:rsid w:val="002603D1"/>
    <w:rsid w:val="002603E3"/>
    <w:rsid w:val="00260576"/>
    <w:rsid w:val="002607F8"/>
    <w:rsid w:val="0026086D"/>
    <w:rsid w:val="0026095E"/>
    <w:rsid w:val="00260B38"/>
    <w:rsid w:val="00260B8F"/>
    <w:rsid w:val="00260E3F"/>
    <w:rsid w:val="00261068"/>
    <w:rsid w:val="0026144F"/>
    <w:rsid w:val="002619E0"/>
    <w:rsid w:val="002629CF"/>
    <w:rsid w:val="00262AA4"/>
    <w:rsid w:val="00262F0F"/>
    <w:rsid w:val="0026304F"/>
    <w:rsid w:val="002633F8"/>
    <w:rsid w:val="00263678"/>
    <w:rsid w:val="0026367B"/>
    <w:rsid w:val="0026379E"/>
    <w:rsid w:val="00263820"/>
    <w:rsid w:val="00263BA2"/>
    <w:rsid w:val="0026401E"/>
    <w:rsid w:val="00264D87"/>
    <w:rsid w:val="00264DA3"/>
    <w:rsid w:val="002653F7"/>
    <w:rsid w:val="00265583"/>
    <w:rsid w:val="00265598"/>
    <w:rsid w:val="00265737"/>
    <w:rsid w:val="0026580B"/>
    <w:rsid w:val="00265A9D"/>
    <w:rsid w:val="00265C7F"/>
    <w:rsid w:val="00265F05"/>
    <w:rsid w:val="002662A7"/>
    <w:rsid w:val="0026640F"/>
    <w:rsid w:val="00266712"/>
    <w:rsid w:val="00266850"/>
    <w:rsid w:val="002671D6"/>
    <w:rsid w:val="00267252"/>
    <w:rsid w:val="00267C17"/>
    <w:rsid w:val="00267C25"/>
    <w:rsid w:val="00267FDF"/>
    <w:rsid w:val="00270D86"/>
    <w:rsid w:val="00270E89"/>
    <w:rsid w:val="002711B9"/>
    <w:rsid w:val="00271532"/>
    <w:rsid w:val="002716F8"/>
    <w:rsid w:val="0027200F"/>
    <w:rsid w:val="00272320"/>
    <w:rsid w:val="002723AC"/>
    <w:rsid w:val="00272420"/>
    <w:rsid w:val="002726FA"/>
    <w:rsid w:val="00272D98"/>
    <w:rsid w:val="00272E84"/>
    <w:rsid w:val="00272E8A"/>
    <w:rsid w:val="0027396C"/>
    <w:rsid w:val="00273BF6"/>
    <w:rsid w:val="00273D2F"/>
    <w:rsid w:val="00273E5D"/>
    <w:rsid w:val="00273F52"/>
    <w:rsid w:val="0027427B"/>
    <w:rsid w:val="0027445D"/>
    <w:rsid w:val="00274700"/>
    <w:rsid w:val="00275039"/>
    <w:rsid w:val="00275147"/>
    <w:rsid w:val="00275625"/>
    <w:rsid w:val="00275895"/>
    <w:rsid w:val="00275D30"/>
    <w:rsid w:val="002762EA"/>
    <w:rsid w:val="00276321"/>
    <w:rsid w:val="00276325"/>
    <w:rsid w:val="002766FD"/>
    <w:rsid w:val="00276B7B"/>
    <w:rsid w:val="00276D98"/>
    <w:rsid w:val="00277359"/>
    <w:rsid w:val="002775E3"/>
    <w:rsid w:val="00277732"/>
    <w:rsid w:val="00277AD0"/>
    <w:rsid w:val="00277C83"/>
    <w:rsid w:val="00280034"/>
    <w:rsid w:val="0028039E"/>
    <w:rsid w:val="002804FA"/>
    <w:rsid w:val="00280B24"/>
    <w:rsid w:val="00280BAA"/>
    <w:rsid w:val="00280BB9"/>
    <w:rsid w:val="002811CE"/>
    <w:rsid w:val="00281263"/>
    <w:rsid w:val="002812AC"/>
    <w:rsid w:val="0028147A"/>
    <w:rsid w:val="0028164D"/>
    <w:rsid w:val="0028171E"/>
    <w:rsid w:val="0028191D"/>
    <w:rsid w:val="0028192C"/>
    <w:rsid w:val="0028199C"/>
    <w:rsid w:val="00281AFA"/>
    <w:rsid w:val="00281C3F"/>
    <w:rsid w:val="00281DF9"/>
    <w:rsid w:val="00282F21"/>
    <w:rsid w:val="00282F41"/>
    <w:rsid w:val="002831BB"/>
    <w:rsid w:val="00283319"/>
    <w:rsid w:val="002838F2"/>
    <w:rsid w:val="00283DB8"/>
    <w:rsid w:val="00283F0A"/>
    <w:rsid w:val="002842CE"/>
    <w:rsid w:val="002842DC"/>
    <w:rsid w:val="00284B95"/>
    <w:rsid w:val="00284E12"/>
    <w:rsid w:val="00285431"/>
    <w:rsid w:val="00286154"/>
    <w:rsid w:val="002866EE"/>
    <w:rsid w:val="00286B63"/>
    <w:rsid w:val="00286BAD"/>
    <w:rsid w:val="00286D62"/>
    <w:rsid w:val="0028738F"/>
    <w:rsid w:val="002875EB"/>
    <w:rsid w:val="00290738"/>
    <w:rsid w:val="00290805"/>
    <w:rsid w:val="002909D6"/>
    <w:rsid w:val="00290ABB"/>
    <w:rsid w:val="0029176F"/>
    <w:rsid w:val="00291961"/>
    <w:rsid w:val="00292060"/>
    <w:rsid w:val="002923B8"/>
    <w:rsid w:val="00292831"/>
    <w:rsid w:val="00293079"/>
    <w:rsid w:val="002931B2"/>
    <w:rsid w:val="00293516"/>
    <w:rsid w:val="00293890"/>
    <w:rsid w:val="00293899"/>
    <w:rsid w:val="002939C4"/>
    <w:rsid w:val="00293AB9"/>
    <w:rsid w:val="00293CEE"/>
    <w:rsid w:val="00293D5A"/>
    <w:rsid w:val="00293DE8"/>
    <w:rsid w:val="00293F2A"/>
    <w:rsid w:val="002940A4"/>
    <w:rsid w:val="0029419F"/>
    <w:rsid w:val="0029429D"/>
    <w:rsid w:val="00294657"/>
    <w:rsid w:val="002948B3"/>
    <w:rsid w:val="00294AEE"/>
    <w:rsid w:val="00295293"/>
    <w:rsid w:val="00295F27"/>
    <w:rsid w:val="002960C5"/>
    <w:rsid w:val="00296508"/>
    <w:rsid w:val="00296529"/>
    <w:rsid w:val="00296801"/>
    <w:rsid w:val="0029682A"/>
    <w:rsid w:val="00296967"/>
    <w:rsid w:val="002969BF"/>
    <w:rsid w:val="002969F0"/>
    <w:rsid w:val="00296B43"/>
    <w:rsid w:val="0029710C"/>
    <w:rsid w:val="00297116"/>
    <w:rsid w:val="0029717F"/>
    <w:rsid w:val="002972E0"/>
    <w:rsid w:val="002975A8"/>
    <w:rsid w:val="002975CE"/>
    <w:rsid w:val="002978C5"/>
    <w:rsid w:val="002979FE"/>
    <w:rsid w:val="00297CAD"/>
    <w:rsid w:val="00297E82"/>
    <w:rsid w:val="00297F8D"/>
    <w:rsid w:val="002A0139"/>
    <w:rsid w:val="002A04CE"/>
    <w:rsid w:val="002A0DAF"/>
    <w:rsid w:val="002A0EC9"/>
    <w:rsid w:val="002A1035"/>
    <w:rsid w:val="002A10A1"/>
    <w:rsid w:val="002A136D"/>
    <w:rsid w:val="002A15A2"/>
    <w:rsid w:val="002A15E8"/>
    <w:rsid w:val="002A181B"/>
    <w:rsid w:val="002A1B60"/>
    <w:rsid w:val="002A1D36"/>
    <w:rsid w:val="002A2412"/>
    <w:rsid w:val="002A2846"/>
    <w:rsid w:val="002A2A1D"/>
    <w:rsid w:val="002A2FBC"/>
    <w:rsid w:val="002A376D"/>
    <w:rsid w:val="002A37C8"/>
    <w:rsid w:val="002A3C9C"/>
    <w:rsid w:val="002A3CB7"/>
    <w:rsid w:val="002A3F66"/>
    <w:rsid w:val="002A40D8"/>
    <w:rsid w:val="002A413B"/>
    <w:rsid w:val="002A4187"/>
    <w:rsid w:val="002A43B1"/>
    <w:rsid w:val="002A4854"/>
    <w:rsid w:val="002A48F3"/>
    <w:rsid w:val="002A49A5"/>
    <w:rsid w:val="002A4A19"/>
    <w:rsid w:val="002A4BF9"/>
    <w:rsid w:val="002A4D67"/>
    <w:rsid w:val="002A4DC6"/>
    <w:rsid w:val="002A4E14"/>
    <w:rsid w:val="002A5463"/>
    <w:rsid w:val="002A5B03"/>
    <w:rsid w:val="002A5C62"/>
    <w:rsid w:val="002A5FF3"/>
    <w:rsid w:val="002A60D2"/>
    <w:rsid w:val="002A6317"/>
    <w:rsid w:val="002A648C"/>
    <w:rsid w:val="002A6778"/>
    <w:rsid w:val="002A67E1"/>
    <w:rsid w:val="002A6A01"/>
    <w:rsid w:val="002A6D16"/>
    <w:rsid w:val="002A6EAB"/>
    <w:rsid w:val="002A7186"/>
    <w:rsid w:val="002A7433"/>
    <w:rsid w:val="002A7961"/>
    <w:rsid w:val="002A7D8E"/>
    <w:rsid w:val="002B0250"/>
    <w:rsid w:val="002B0310"/>
    <w:rsid w:val="002B06D1"/>
    <w:rsid w:val="002B08E2"/>
    <w:rsid w:val="002B0C7D"/>
    <w:rsid w:val="002B1297"/>
    <w:rsid w:val="002B185A"/>
    <w:rsid w:val="002B1E7B"/>
    <w:rsid w:val="002B2219"/>
    <w:rsid w:val="002B2571"/>
    <w:rsid w:val="002B258D"/>
    <w:rsid w:val="002B274E"/>
    <w:rsid w:val="002B2757"/>
    <w:rsid w:val="002B279C"/>
    <w:rsid w:val="002B2967"/>
    <w:rsid w:val="002B2CDB"/>
    <w:rsid w:val="002B3247"/>
    <w:rsid w:val="002B32D9"/>
    <w:rsid w:val="002B33A5"/>
    <w:rsid w:val="002B343D"/>
    <w:rsid w:val="002B3B64"/>
    <w:rsid w:val="002B3C91"/>
    <w:rsid w:val="002B3ECD"/>
    <w:rsid w:val="002B41BC"/>
    <w:rsid w:val="002B45B1"/>
    <w:rsid w:val="002B46B8"/>
    <w:rsid w:val="002B4865"/>
    <w:rsid w:val="002B48D7"/>
    <w:rsid w:val="002B4ABA"/>
    <w:rsid w:val="002B4CBB"/>
    <w:rsid w:val="002B4F53"/>
    <w:rsid w:val="002B50F4"/>
    <w:rsid w:val="002B5F3B"/>
    <w:rsid w:val="002B6187"/>
    <w:rsid w:val="002B61C1"/>
    <w:rsid w:val="002B6407"/>
    <w:rsid w:val="002B64F6"/>
    <w:rsid w:val="002B6868"/>
    <w:rsid w:val="002B6D44"/>
    <w:rsid w:val="002B6DCC"/>
    <w:rsid w:val="002B76A5"/>
    <w:rsid w:val="002B76E0"/>
    <w:rsid w:val="002B7C42"/>
    <w:rsid w:val="002C044A"/>
    <w:rsid w:val="002C0601"/>
    <w:rsid w:val="002C06CA"/>
    <w:rsid w:val="002C0718"/>
    <w:rsid w:val="002C0B6E"/>
    <w:rsid w:val="002C0DAB"/>
    <w:rsid w:val="002C104D"/>
    <w:rsid w:val="002C11AE"/>
    <w:rsid w:val="002C133C"/>
    <w:rsid w:val="002C139E"/>
    <w:rsid w:val="002C1731"/>
    <w:rsid w:val="002C1E44"/>
    <w:rsid w:val="002C1EE9"/>
    <w:rsid w:val="002C2113"/>
    <w:rsid w:val="002C2203"/>
    <w:rsid w:val="002C232C"/>
    <w:rsid w:val="002C2492"/>
    <w:rsid w:val="002C24EA"/>
    <w:rsid w:val="002C2719"/>
    <w:rsid w:val="002C2C7E"/>
    <w:rsid w:val="002C316C"/>
    <w:rsid w:val="002C3650"/>
    <w:rsid w:val="002C372F"/>
    <w:rsid w:val="002C415B"/>
    <w:rsid w:val="002C4206"/>
    <w:rsid w:val="002C45DF"/>
    <w:rsid w:val="002C4765"/>
    <w:rsid w:val="002C49CC"/>
    <w:rsid w:val="002C4C64"/>
    <w:rsid w:val="002C4CA0"/>
    <w:rsid w:val="002C4E2C"/>
    <w:rsid w:val="002C4E51"/>
    <w:rsid w:val="002C5197"/>
    <w:rsid w:val="002C546D"/>
    <w:rsid w:val="002C559A"/>
    <w:rsid w:val="002C5802"/>
    <w:rsid w:val="002C5EB1"/>
    <w:rsid w:val="002C5ED4"/>
    <w:rsid w:val="002C6712"/>
    <w:rsid w:val="002C7085"/>
    <w:rsid w:val="002C72EC"/>
    <w:rsid w:val="002C7903"/>
    <w:rsid w:val="002C7A2C"/>
    <w:rsid w:val="002C7C27"/>
    <w:rsid w:val="002D06AE"/>
    <w:rsid w:val="002D0927"/>
    <w:rsid w:val="002D0CD6"/>
    <w:rsid w:val="002D0D78"/>
    <w:rsid w:val="002D13B4"/>
    <w:rsid w:val="002D194E"/>
    <w:rsid w:val="002D19C7"/>
    <w:rsid w:val="002D1C5B"/>
    <w:rsid w:val="002D24F6"/>
    <w:rsid w:val="002D262C"/>
    <w:rsid w:val="002D26FA"/>
    <w:rsid w:val="002D27B3"/>
    <w:rsid w:val="002D27D0"/>
    <w:rsid w:val="002D2890"/>
    <w:rsid w:val="002D2E21"/>
    <w:rsid w:val="002D2E85"/>
    <w:rsid w:val="002D300E"/>
    <w:rsid w:val="002D3A7C"/>
    <w:rsid w:val="002D42CB"/>
    <w:rsid w:val="002D4675"/>
    <w:rsid w:val="002D493E"/>
    <w:rsid w:val="002D4E2A"/>
    <w:rsid w:val="002D50F0"/>
    <w:rsid w:val="002D51A7"/>
    <w:rsid w:val="002D5603"/>
    <w:rsid w:val="002D5690"/>
    <w:rsid w:val="002D5ABE"/>
    <w:rsid w:val="002D5DD9"/>
    <w:rsid w:val="002D63E3"/>
    <w:rsid w:val="002D6483"/>
    <w:rsid w:val="002D6538"/>
    <w:rsid w:val="002D66C5"/>
    <w:rsid w:val="002D6936"/>
    <w:rsid w:val="002D69D0"/>
    <w:rsid w:val="002D6DE5"/>
    <w:rsid w:val="002D6EB1"/>
    <w:rsid w:val="002D6FEC"/>
    <w:rsid w:val="002D73F5"/>
    <w:rsid w:val="002D747C"/>
    <w:rsid w:val="002D74E1"/>
    <w:rsid w:val="002D7981"/>
    <w:rsid w:val="002D7A42"/>
    <w:rsid w:val="002D7A8C"/>
    <w:rsid w:val="002E0496"/>
    <w:rsid w:val="002E05C9"/>
    <w:rsid w:val="002E0F39"/>
    <w:rsid w:val="002E1155"/>
    <w:rsid w:val="002E1197"/>
    <w:rsid w:val="002E119D"/>
    <w:rsid w:val="002E136C"/>
    <w:rsid w:val="002E138D"/>
    <w:rsid w:val="002E158B"/>
    <w:rsid w:val="002E16C6"/>
    <w:rsid w:val="002E19AA"/>
    <w:rsid w:val="002E1BD7"/>
    <w:rsid w:val="002E1BDC"/>
    <w:rsid w:val="002E1D65"/>
    <w:rsid w:val="002E1DE8"/>
    <w:rsid w:val="002E203F"/>
    <w:rsid w:val="002E2402"/>
    <w:rsid w:val="002E2687"/>
    <w:rsid w:val="002E3141"/>
    <w:rsid w:val="002E330F"/>
    <w:rsid w:val="002E39DA"/>
    <w:rsid w:val="002E3CC6"/>
    <w:rsid w:val="002E3F58"/>
    <w:rsid w:val="002E4012"/>
    <w:rsid w:val="002E42A3"/>
    <w:rsid w:val="002E484C"/>
    <w:rsid w:val="002E4DE8"/>
    <w:rsid w:val="002E5731"/>
    <w:rsid w:val="002E576C"/>
    <w:rsid w:val="002E5777"/>
    <w:rsid w:val="002E5E23"/>
    <w:rsid w:val="002E5F74"/>
    <w:rsid w:val="002E6142"/>
    <w:rsid w:val="002E61FC"/>
    <w:rsid w:val="002E645C"/>
    <w:rsid w:val="002E64EA"/>
    <w:rsid w:val="002E6A47"/>
    <w:rsid w:val="002E6A55"/>
    <w:rsid w:val="002E7166"/>
    <w:rsid w:val="002E73D9"/>
    <w:rsid w:val="002E7626"/>
    <w:rsid w:val="002E7782"/>
    <w:rsid w:val="002E7891"/>
    <w:rsid w:val="002E79D4"/>
    <w:rsid w:val="002E7A30"/>
    <w:rsid w:val="002F0147"/>
    <w:rsid w:val="002F0421"/>
    <w:rsid w:val="002F061A"/>
    <w:rsid w:val="002F090F"/>
    <w:rsid w:val="002F0BA0"/>
    <w:rsid w:val="002F0BDE"/>
    <w:rsid w:val="002F0DF0"/>
    <w:rsid w:val="002F0E40"/>
    <w:rsid w:val="002F11C0"/>
    <w:rsid w:val="002F12CB"/>
    <w:rsid w:val="002F16F7"/>
    <w:rsid w:val="002F1752"/>
    <w:rsid w:val="002F1A17"/>
    <w:rsid w:val="002F22C3"/>
    <w:rsid w:val="002F2626"/>
    <w:rsid w:val="002F291E"/>
    <w:rsid w:val="002F2C16"/>
    <w:rsid w:val="002F2F44"/>
    <w:rsid w:val="002F31D2"/>
    <w:rsid w:val="002F379A"/>
    <w:rsid w:val="002F39F2"/>
    <w:rsid w:val="002F3D1D"/>
    <w:rsid w:val="002F412C"/>
    <w:rsid w:val="002F41D2"/>
    <w:rsid w:val="002F4220"/>
    <w:rsid w:val="002F492E"/>
    <w:rsid w:val="002F4A6A"/>
    <w:rsid w:val="002F4D7C"/>
    <w:rsid w:val="002F4DB7"/>
    <w:rsid w:val="002F5B57"/>
    <w:rsid w:val="002F5FEC"/>
    <w:rsid w:val="002F6EB6"/>
    <w:rsid w:val="002F6F23"/>
    <w:rsid w:val="002F7308"/>
    <w:rsid w:val="002F73D5"/>
    <w:rsid w:val="002F7556"/>
    <w:rsid w:val="002F7584"/>
    <w:rsid w:val="002F768E"/>
    <w:rsid w:val="002F7952"/>
    <w:rsid w:val="002F7ACC"/>
    <w:rsid w:val="003003D3"/>
    <w:rsid w:val="00300A14"/>
    <w:rsid w:val="0030122B"/>
    <w:rsid w:val="0030183B"/>
    <w:rsid w:val="00301C9C"/>
    <w:rsid w:val="00301FD9"/>
    <w:rsid w:val="003023D0"/>
    <w:rsid w:val="00302582"/>
    <w:rsid w:val="003026E3"/>
    <w:rsid w:val="00302A0E"/>
    <w:rsid w:val="00302AFD"/>
    <w:rsid w:val="00302B44"/>
    <w:rsid w:val="00302D8C"/>
    <w:rsid w:val="00302FD5"/>
    <w:rsid w:val="00303302"/>
    <w:rsid w:val="003033A9"/>
    <w:rsid w:val="003033C4"/>
    <w:rsid w:val="003033ED"/>
    <w:rsid w:val="0030345F"/>
    <w:rsid w:val="0030371C"/>
    <w:rsid w:val="003038DA"/>
    <w:rsid w:val="00303984"/>
    <w:rsid w:val="00303A7E"/>
    <w:rsid w:val="00303D89"/>
    <w:rsid w:val="00303E86"/>
    <w:rsid w:val="003049DC"/>
    <w:rsid w:val="00304D97"/>
    <w:rsid w:val="00304EC5"/>
    <w:rsid w:val="00305109"/>
    <w:rsid w:val="00305237"/>
    <w:rsid w:val="003059CA"/>
    <w:rsid w:val="00305BFB"/>
    <w:rsid w:val="00305C57"/>
    <w:rsid w:val="00305C70"/>
    <w:rsid w:val="00306079"/>
    <w:rsid w:val="00306438"/>
    <w:rsid w:val="0030676F"/>
    <w:rsid w:val="00306924"/>
    <w:rsid w:val="00306BF4"/>
    <w:rsid w:val="00306D82"/>
    <w:rsid w:val="00306FFF"/>
    <w:rsid w:val="00307281"/>
    <w:rsid w:val="003072A3"/>
    <w:rsid w:val="003072ED"/>
    <w:rsid w:val="0030736E"/>
    <w:rsid w:val="00307554"/>
    <w:rsid w:val="003075F0"/>
    <w:rsid w:val="0030769B"/>
    <w:rsid w:val="0030771D"/>
    <w:rsid w:val="0030773F"/>
    <w:rsid w:val="00307B35"/>
    <w:rsid w:val="00307BD4"/>
    <w:rsid w:val="00307F15"/>
    <w:rsid w:val="00307FE6"/>
    <w:rsid w:val="003103A7"/>
    <w:rsid w:val="003105DD"/>
    <w:rsid w:val="003105FB"/>
    <w:rsid w:val="0031076D"/>
    <w:rsid w:val="00310A23"/>
    <w:rsid w:val="00310EFA"/>
    <w:rsid w:val="003113FE"/>
    <w:rsid w:val="00311400"/>
    <w:rsid w:val="0031140B"/>
    <w:rsid w:val="00311412"/>
    <w:rsid w:val="003114E1"/>
    <w:rsid w:val="00311824"/>
    <w:rsid w:val="00311C27"/>
    <w:rsid w:val="00311CD0"/>
    <w:rsid w:val="00311E1D"/>
    <w:rsid w:val="0031255E"/>
    <w:rsid w:val="00312B1A"/>
    <w:rsid w:val="00312C45"/>
    <w:rsid w:val="00312DED"/>
    <w:rsid w:val="0031316D"/>
    <w:rsid w:val="00313568"/>
    <w:rsid w:val="00313825"/>
    <w:rsid w:val="00313982"/>
    <w:rsid w:val="003139D8"/>
    <w:rsid w:val="00313C2E"/>
    <w:rsid w:val="00313D8D"/>
    <w:rsid w:val="0031404F"/>
    <w:rsid w:val="003141CC"/>
    <w:rsid w:val="003143C5"/>
    <w:rsid w:val="0031450D"/>
    <w:rsid w:val="00314B46"/>
    <w:rsid w:val="003153AC"/>
    <w:rsid w:val="003157D9"/>
    <w:rsid w:val="00315935"/>
    <w:rsid w:val="00315BC4"/>
    <w:rsid w:val="00315C87"/>
    <w:rsid w:val="00316127"/>
    <w:rsid w:val="00316159"/>
    <w:rsid w:val="0031667D"/>
    <w:rsid w:val="00316956"/>
    <w:rsid w:val="00316B5B"/>
    <w:rsid w:val="00316EA0"/>
    <w:rsid w:val="00317021"/>
    <w:rsid w:val="003172BE"/>
    <w:rsid w:val="0031769A"/>
    <w:rsid w:val="0031769B"/>
    <w:rsid w:val="003176DB"/>
    <w:rsid w:val="0031784D"/>
    <w:rsid w:val="00317E01"/>
    <w:rsid w:val="00317FBE"/>
    <w:rsid w:val="00320901"/>
    <w:rsid w:val="00320BB3"/>
    <w:rsid w:val="00321382"/>
    <w:rsid w:val="00321691"/>
    <w:rsid w:val="003227ED"/>
    <w:rsid w:val="00322A5D"/>
    <w:rsid w:val="00322C17"/>
    <w:rsid w:val="00322E30"/>
    <w:rsid w:val="00322E45"/>
    <w:rsid w:val="00323644"/>
    <w:rsid w:val="00323894"/>
    <w:rsid w:val="003238E9"/>
    <w:rsid w:val="00323EAA"/>
    <w:rsid w:val="003240BC"/>
    <w:rsid w:val="00324563"/>
    <w:rsid w:val="00324761"/>
    <w:rsid w:val="00324812"/>
    <w:rsid w:val="00324E22"/>
    <w:rsid w:val="00324F9C"/>
    <w:rsid w:val="00325122"/>
    <w:rsid w:val="00325432"/>
    <w:rsid w:val="003255C1"/>
    <w:rsid w:val="003256C0"/>
    <w:rsid w:val="0032592C"/>
    <w:rsid w:val="00325EF0"/>
    <w:rsid w:val="00325FBA"/>
    <w:rsid w:val="00326780"/>
    <w:rsid w:val="0032681C"/>
    <w:rsid w:val="00327113"/>
    <w:rsid w:val="0032716E"/>
    <w:rsid w:val="003279E2"/>
    <w:rsid w:val="00327A14"/>
    <w:rsid w:val="00327D57"/>
    <w:rsid w:val="00327DC5"/>
    <w:rsid w:val="00330304"/>
    <w:rsid w:val="003304D2"/>
    <w:rsid w:val="003305A1"/>
    <w:rsid w:val="00330617"/>
    <w:rsid w:val="00330BFD"/>
    <w:rsid w:val="00330DC2"/>
    <w:rsid w:val="00331072"/>
    <w:rsid w:val="003311E1"/>
    <w:rsid w:val="00331536"/>
    <w:rsid w:val="00331958"/>
    <w:rsid w:val="00331C3D"/>
    <w:rsid w:val="00332136"/>
    <w:rsid w:val="003321B3"/>
    <w:rsid w:val="00332317"/>
    <w:rsid w:val="00332363"/>
    <w:rsid w:val="003324F5"/>
    <w:rsid w:val="0033257C"/>
    <w:rsid w:val="00332848"/>
    <w:rsid w:val="00332A56"/>
    <w:rsid w:val="00332AEB"/>
    <w:rsid w:val="0033300F"/>
    <w:rsid w:val="003330F0"/>
    <w:rsid w:val="00333295"/>
    <w:rsid w:val="003334E6"/>
    <w:rsid w:val="00333F56"/>
    <w:rsid w:val="00333FF2"/>
    <w:rsid w:val="003340B6"/>
    <w:rsid w:val="00334781"/>
    <w:rsid w:val="00334D59"/>
    <w:rsid w:val="00334D89"/>
    <w:rsid w:val="00334E35"/>
    <w:rsid w:val="00335206"/>
    <w:rsid w:val="00335A20"/>
    <w:rsid w:val="00335BAF"/>
    <w:rsid w:val="00335D97"/>
    <w:rsid w:val="00336387"/>
    <w:rsid w:val="0033638E"/>
    <w:rsid w:val="0033656D"/>
    <w:rsid w:val="0033659B"/>
    <w:rsid w:val="003365B2"/>
    <w:rsid w:val="0033697F"/>
    <w:rsid w:val="00336E18"/>
    <w:rsid w:val="00336E73"/>
    <w:rsid w:val="0033770F"/>
    <w:rsid w:val="00337828"/>
    <w:rsid w:val="00337ADB"/>
    <w:rsid w:val="00337BF4"/>
    <w:rsid w:val="00337D99"/>
    <w:rsid w:val="00340523"/>
    <w:rsid w:val="00340726"/>
    <w:rsid w:val="00340C70"/>
    <w:rsid w:val="00341A08"/>
    <w:rsid w:val="00341A87"/>
    <w:rsid w:val="00341B5A"/>
    <w:rsid w:val="00341E80"/>
    <w:rsid w:val="0034209F"/>
    <w:rsid w:val="003421BF"/>
    <w:rsid w:val="0034233C"/>
    <w:rsid w:val="003426EE"/>
    <w:rsid w:val="003427E7"/>
    <w:rsid w:val="00342BDD"/>
    <w:rsid w:val="00342DF1"/>
    <w:rsid w:val="00342E92"/>
    <w:rsid w:val="003434B1"/>
    <w:rsid w:val="003435B1"/>
    <w:rsid w:val="00343617"/>
    <w:rsid w:val="003436F8"/>
    <w:rsid w:val="00343787"/>
    <w:rsid w:val="00343A98"/>
    <w:rsid w:val="00343E5D"/>
    <w:rsid w:val="00343F6F"/>
    <w:rsid w:val="00344154"/>
    <w:rsid w:val="0034417E"/>
    <w:rsid w:val="00344311"/>
    <w:rsid w:val="00344335"/>
    <w:rsid w:val="0034470B"/>
    <w:rsid w:val="0034496C"/>
    <w:rsid w:val="00344E0E"/>
    <w:rsid w:val="003452D2"/>
    <w:rsid w:val="003454C4"/>
    <w:rsid w:val="00345723"/>
    <w:rsid w:val="00345A06"/>
    <w:rsid w:val="00345C4A"/>
    <w:rsid w:val="00345FD0"/>
    <w:rsid w:val="003462B5"/>
    <w:rsid w:val="003464CA"/>
    <w:rsid w:val="003466E1"/>
    <w:rsid w:val="0034697C"/>
    <w:rsid w:val="00346BB6"/>
    <w:rsid w:val="0034725A"/>
    <w:rsid w:val="0034751F"/>
    <w:rsid w:val="003475CA"/>
    <w:rsid w:val="0034783D"/>
    <w:rsid w:val="00347A1D"/>
    <w:rsid w:val="00347AA2"/>
    <w:rsid w:val="00350293"/>
    <w:rsid w:val="0035054F"/>
    <w:rsid w:val="0035063A"/>
    <w:rsid w:val="00350885"/>
    <w:rsid w:val="0035098C"/>
    <w:rsid w:val="00350D9B"/>
    <w:rsid w:val="00351383"/>
    <w:rsid w:val="0035186B"/>
    <w:rsid w:val="003519E2"/>
    <w:rsid w:val="00351C2F"/>
    <w:rsid w:val="00351C6B"/>
    <w:rsid w:val="00352279"/>
    <w:rsid w:val="00352835"/>
    <w:rsid w:val="0035296E"/>
    <w:rsid w:val="00353103"/>
    <w:rsid w:val="0035344C"/>
    <w:rsid w:val="0035375A"/>
    <w:rsid w:val="00353819"/>
    <w:rsid w:val="00353A25"/>
    <w:rsid w:val="00354857"/>
    <w:rsid w:val="00354960"/>
    <w:rsid w:val="00354AC2"/>
    <w:rsid w:val="0035521F"/>
    <w:rsid w:val="00355281"/>
    <w:rsid w:val="00355429"/>
    <w:rsid w:val="0035549C"/>
    <w:rsid w:val="00355592"/>
    <w:rsid w:val="003556F5"/>
    <w:rsid w:val="00355D0D"/>
    <w:rsid w:val="00355EDB"/>
    <w:rsid w:val="00356084"/>
    <w:rsid w:val="00356389"/>
    <w:rsid w:val="00356573"/>
    <w:rsid w:val="003566DF"/>
    <w:rsid w:val="003567C9"/>
    <w:rsid w:val="00356A06"/>
    <w:rsid w:val="00356A21"/>
    <w:rsid w:val="00356BF7"/>
    <w:rsid w:val="00356E19"/>
    <w:rsid w:val="00356E84"/>
    <w:rsid w:val="00356EE5"/>
    <w:rsid w:val="00356FA8"/>
    <w:rsid w:val="00357050"/>
    <w:rsid w:val="003575CA"/>
    <w:rsid w:val="003579DC"/>
    <w:rsid w:val="00357AC9"/>
    <w:rsid w:val="00357C79"/>
    <w:rsid w:val="00357EC9"/>
    <w:rsid w:val="00360108"/>
    <w:rsid w:val="00360118"/>
    <w:rsid w:val="003601BB"/>
    <w:rsid w:val="00360447"/>
    <w:rsid w:val="00360B49"/>
    <w:rsid w:val="00360BD0"/>
    <w:rsid w:val="00360C1A"/>
    <w:rsid w:val="00360D86"/>
    <w:rsid w:val="00360EF6"/>
    <w:rsid w:val="00361563"/>
    <w:rsid w:val="003616DE"/>
    <w:rsid w:val="00361A69"/>
    <w:rsid w:val="00361AE7"/>
    <w:rsid w:val="00361B94"/>
    <w:rsid w:val="00361EF6"/>
    <w:rsid w:val="00362065"/>
    <w:rsid w:val="00362258"/>
    <w:rsid w:val="003622F1"/>
    <w:rsid w:val="003625AA"/>
    <w:rsid w:val="0036274F"/>
    <w:rsid w:val="0036296B"/>
    <w:rsid w:val="00362C68"/>
    <w:rsid w:val="00362D6D"/>
    <w:rsid w:val="00362E24"/>
    <w:rsid w:val="00363032"/>
    <w:rsid w:val="0036312B"/>
    <w:rsid w:val="003633A1"/>
    <w:rsid w:val="003641CF"/>
    <w:rsid w:val="0036474C"/>
    <w:rsid w:val="00364A7B"/>
    <w:rsid w:val="00364C17"/>
    <w:rsid w:val="00364D45"/>
    <w:rsid w:val="003650B5"/>
    <w:rsid w:val="003656D6"/>
    <w:rsid w:val="003657CD"/>
    <w:rsid w:val="00365834"/>
    <w:rsid w:val="003658D9"/>
    <w:rsid w:val="0036593E"/>
    <w:rsid w:val="00365CF2"/>
    <w:rsid w:val="00365D9D"/>
    <w:rsid w:val="003662ED"/>
    <w:rsid w:val="0036662E"/>
    <w:rsid w:val="00366834"/>
    <w:rsid w:val="00366ED9"/>
    <w:rsid w:val="00367102"/>
    <w:rsid w:val="0036728A"/>
    <w:rsid w:val="003672E7"/>
    <w:rsid w:val="0036782D"/>
    <w:rsid w:val="00367C2E"/>
    <w:rsid w:val="0037008C"/>
    <w:rsid w:val="003700D5"/>
    <w:rsid w:val="00370260"/>
    <w:rsid w:val="003703E4"/>
    <w:rsid w:val="0037045D"/>
    <w:rsid w:val="0037056E"/>
    <w:rsid w:val="0037077C"/>
    <w:rsid w:val="00370C97"/>
    <w:rsid w:val="00371119"/>
    <w:rsid w:val="00371152"/>
    <w:rsid w:val="0037159B"/>
    <w:rsid w:val="00372028"/>
    <w:rsid w:val="00372624"/>
    <w:rsid w:val="00372688"/>
    <w:rsid w:val="00372769"/>
    <w:rsid w:val="0037277B"/>
    <w:rsid w:val="00372ACF"/>
    <w:rsid w:val="00372B88"/>
    <w:rsid w:val="00372D34"/>
    <w:rsid w:val="003730B6"/>
    <w:rsid w:val="00373141"/>
    <w:rsid w:val="003731FA"/>
    <w:rsid w:val="0037352A"/>
    <w:rsid w:val="003735FC"/>
    <w:rsid w:val="00373B34"/>
    <w:rsid w:val="00373F52"/>
    <w:rsid w:val="00373FB8"/>
    <w:rsid w:val="0037417B"/>
    <w:rsid w:val="0037429B"/>
    <w:rsid w:val="0037441E"/>
    <w:rsid w:val="003746C4"/>
    <w:rsid w:val="00374965"/>
    <w:rsid w:val="00374A94"/>
    <w:rsid w:val="00374B7D"/>
    <w:rsid w:val="00374C08"/>
    <w:rsid w:val="00374E88"/>
    <w:rsid w:val="00374F73"/>
    <w:rsid w:val="0037527D"/>
    <w:rsid w:val="0037537F"/>
    <w:rsid w:val="00375404"/>
    <w:rsid w:val="003754B6"/>
    <w:rsid w:val="00375893"/>
    <w:rsid w:val="003758C6"/>
    <w:rsid w:val="00375970"/>
    <w:rsid w:val="00375B2B"/>
    <w:rsid w:val="00375B69"/>
    <w:rsid w:val="00375B94"/>
    <w:rsid w:val="00375D79"/>
    <w:rsid w:val="00376306"/>
    <w:rsid w:val="0037655B"/>
    <w:rsid w:val="00376715"/>
    <w:rsid w:val="00376767"/>
    <w:rsid w:val="003767B9"/>
    <w:rsid w:val="00376A5B"/>
    <w:rsid w:val="00376AFC"/>
    <w:rsid w:val="00376AFF"/>
    <w:rsid w:val="00376C7A"/>
    <w:rsid w:val="0037770A"/>
    <w:rsid w:val="003801A8"/>
    <w:rsid w:val="00380430"/>
    <w:rsid w:val="00380764"/>
    <w:rsid w:val="003809B5"/>
    <w:rsid w:val="00380C29"/>
    <w:rsid w:val="00380EEA"/>
    <w:rsid w:val="00380F05"/>
    <w:rsid w:val="003812A2"/>
    <w:rsid w:val="00381400"/>
    <w:rsid w:val="003814CA"/>
    <w:rsid w:val="003815BB"/>
    <w:rsid w:val="0038161C"/>
    <w:rsid w:val="0038164B"/>
    <w:rsid w:val="00381665"/>
    <w:rsid w:val="00381A06"/>
    <w:rsid w:val="003824E9"/>
    <w:rsid w:val="00382519"/>
    <w:rsid w:val="00382762"/>
    <w:rsid w:val="0038293C"/>
    <w:rsid w:val="00382ABD"/>
    <w:rsid w:val="00382E01"/>
    <w:rsid w:val="00383B9F"/>
    <w:rsid w:val="00384271"/>
    <w:rsid w:val="0038445E"/>
    <w:rsid w:val="0038450E"/>
    <w:rsid w:val="003845FD"/>
    <w:rsid w:val="0038465F"/>
    <w:rsid w:val="003849C8"/>
    <w:rsid w:val="003854AD"/>
    <w:rsid w:val="00385835"/>
    <w:rsid w:val="00385B53"/>
    <w:rsid w:val="00385B88"/>
    <w:rsid w:val="00386583"/>
    <w:rsid w:val="003866BA"/>
    <w:rsid w:val="0038697A"/>
    <w:rsid w:val="00386ED3"/>
    <w:rsid w:val="003871CE"/>
    <w:rsid w:val="0038787A"/>
    <w:rsid w:val="0038790A"/>
    <w:rsid w:val="003879EC"/>
    <w:rsid w:val="003900B4"/>
    <w:rsid w:val="003902E4"/>
    <w:rsid w:val="00390384"/>
    <w:rsid w:val="003904B7"/>
    <w:rsid w:val="003906F7"/>
    <w:rsid w:val="0039070D"/>
    <w:rsid w:val="00390D98"/>
    <w:rsid w:val="00390FF8"/>
    <w:rsid w:val="00391123"/>
    <w:rsid w:val="003913B3"/>
    <w:rsid w:val="003916E6"/>
    <w:rsid w:val="0039186A"/>
    <w:rsid w:val="00391937"/>
    <w:rsid w:val="00391ACE"/>
    <w:rsid w:val="00391E7D"/>
    <w:rsid w:val="00391FD7"/>
    <w:rsid w:val="0039210F"/>
    <w:rsid w:val="0039265C"/>
    <w:rsid w:val="00392725"/>
    <w:rsid w:val="003928FD"/>
    <w:rsid w:val="00392CA6"/>
    <w:rsid w:val="00392D00"/>
    <w:rsid w:val="00392E3D"/>
    <w:rsid w:val="00392FD6"/>
    <w:rsid w:val="0039308B"/>
    <w:rsid w:val="003935BB"/>
    <w:rsid w:val="00393908"/>
    <w:rsid w:val="00393AE4"/>
    <w:rsid w:val="00393B35"/>
    <w:rsid w:val="00393DDC"/>
    <w:rsid w:val="00393EF6"/>
    <w:rsid w:val="003941DC"/>
    <w:rsid w:val="003941F4"/>
    <w:rsid w:val="00394488"/>
    <w:rsid w:val="00394684"/>
    <w:rsid w:val="0039534E"/>
    <w:rsid w:val="00395707"/>
    <w:rsid w:val="00395C05"/>
    <w:rsid w:val="00395CE0"/>
    <w:rsid w:val="00395F63"/>
    <w:rsid w:val="00396130"/>
    <w:rsid w:val="0039658E"/>
    <w:rsid w:val="003967F9"/>
    <w:rsid w:val="00396921"/>
    <w:rsid w:val="003969D1"/>
    <w:rsid w:val="00396F24"/>
    <w:rsid w:val="00396F83"/>
    <w:rsid w:val="0039711C"/>
    <w:rsid w:val="003971FE"/>
    <w:rsid w:val="003973D6"/>
    <w:rsid w:val="003976B0"/>
    <w:rsid w:val="00397763"/>
    <w:rsid w:val="00397B3F"/>
    <w:rsid w:val="00397BA6"/>
    <w:rsid w:val="00397C29"/>
    <w:rsid w:val="00397FA0"/>
    <w:rsid w:val="003A036D"/>
    <w:rsid w:val="003A0D6F"/>
    <w:rsid w:val="003A0E61"/>
    <w:rsid w:val="003A0F9F"/>
    <w:rsid w:val="003A100D"/>
    <w:rsid w:val="003A1090"/>
    <w:rsid w:val="003A1269"/>
    <w:rsid w:val="003A1A7E"/>
    <w:rsid w:val="003A1C91"/>
    <w:rsid w:val="003A1E33"/>
    <w:rsid w:val="003A1F29"/>
    <w:rsid w:val="003A1FDF"/>
    <w:rsid w:val="003A2395"/>
    <w:rsid w:val="003A23F7"/>
    <w:rsid w:val="003A2595"/>
    <w:rsid w:val="003A2666"/>
    <w:rsid w:val="003A2959"/>
    <w:rsid w:val="003A29A3"/>
    <w:rsid w:val="003A30D0"/>
    <w:rsid w:val="003A34FE"/>
    <w:rsid w:val="003A3A12"/>
    <w:rsid w:val="003A3A4E"/>
    <w:rsid w:val="003A3AE5"/>
    <w:rsid w:val="003A3C5F"/>
    <w:rsid w:val="003A3D58"/>
    <w:rsid w:val="003A43E7"/>
    <w:rsid w:val="003A4571"/>
    <w:rsid w:val="003A4A66"/>
    <w:rsid w:val="003A4A75"/>
    <w:rsid w:val="003A4AD7"/>
    <w:rsid w:val="003A4B19"/>
    <w:rsid w:val="003A4C24"/>
    <w:rsid w:val="003A4DEA"/>
    <w:rsid w:val="003A52E4"/>
    <w:rsid w:val="003A5540"/>
    <w:rsid w:val="003A59FE"/>
    <w:rsid w:val="003A5A37"/>
    <w:rsid w:val="003A5DF8"/>
    <w:rsid w:val="003A6797"/>
    <w:rsid w:val="003A68D7"/>
    <w:rsid w:val="003A6CAC"/>
    <w:rsid w:val="003A6D93"/>
    <w:rsid w:val="003A6FA9"/>
    <w:rsid w:val="003A73AC"/>
    <w:rsid w:val="003A790F"/>
    <w:rsid w:val="003A7BF1"/>
    <w:rsid w:val="003A7D31"/>
    <w:rsid w:val="003B00DF"/>
    <w:rsid w:val="003B02BA"/>
    <w:rsid w:val="003B0823"/>
    <w:rsid w:val="003B0BC4"/>
    <w:rsid w:val="003B0E4E"/>
    <w:rsid w:val="003B0EBE"/>
    <w:rsid w:val="003B0FAA"/>
    <w:rsid w:val="003B1227"/>
    <w:rsid w:val="003B1394"/>
    <w:rsid w:val="003B1479"/>
    <w:rsid w:val="003B1498"/>
    <w:rsid w:val="003B1AFD"/>
    <w:rsid w:val="003B1B71"/>
    <w:rsid w:val="003B1C22"/>
    <w:rsid w:val="003B1DD7"/>
    <w:rsid w:val="003B1F64"/>
    <w:rsid w:val="003B20D1"/>
    <w:rsid w:val="003B2297"/>
    <w:rsid w:val="003B24E0"/>
    <w:rsid w:val="003B2646"/>
    <w:rsid w:val="003B294D"/>
    <w:rsid w:val="003B2C2E"/>
    <w:rsid w:val="003B3170"/>
    <w:rsid w:val="003B32B5"/>
    <w:rsid w:val="003B332B"/>
    <w:rsid w:val="003B3D3A"/>
    <w:rsid w:val="003B3F23"/>
    <w:rsid w:val="003B41E9"/>
    <w:rsid w:val="003B4648"/>
    <w:rsid w:val="003B4794"/>
    <w:rsid w:val="003B4A73"/>
    <w:rsid w:val="003B4ECF"/>
    <w:rsid w:val="003B4ED6"/>
    <w:rsid w:val="003B4F84"/>
    <w:rsid w:val="003B50F3"/>
    <w:rsid w:val="003B5218"/>
    <w:rsid w:val="003B5428"/>
    <w:rsid w:val="003B54BB"/>
    <w:rsid w:val="003B57BC"/>
    <w:rsid w:val="003B5A6A"/>
    <w:rsid w:val="003B5DA4"/>
    <w:rsid w:val="003B6448"/>
    <w:rsid w:val="003B65E6"/>
    <w:rsid w:val="003B66F6"/>
    <w:rsid w:val="003B6917"/>
    <w:rsid w:val="003B6A30"/>
    <w:rsid w:val="003B6BED"/>
    <w:rsid w:val="003B710F"/>
    <w:rsid w:val="003B7544"/>
    <w:rsid w:val="003B760C"/>
    <w:rsid w:val="003B7E9F"/>
    <w:rsid w:val="003C00B6"/>
    <w:rsid w:val="003C01C2"/>
    <w:rsid w:val="003C028B"/>
    <w:rsid w:val="003C02A7"/>
    <w:rsid w:val="003C02B3"/>
    <w:rsid w:val="003C02F5"/>
    <w:rsid w:val="003C0390"/>
    <w:rsid w:val="003C0672"/>
    <w:rsid w:val="003C0B45"/>
    <w:rsid w:val="003C0B7E"/>
    <w:rsid w:val="003C11B5"/>
    <w:rsid w:val="003C12FB"/>
    <w:rsid w:val="003C1A5C"/>
    <w:rsid w:val="003C1E19"/>
    <w:rsid w:val="003C202A"/>
    <w:rsid w:val="003C2393"/>
    <w:rsid w:val="003C2629"/>
    <w:rsid w:val="003C28FB"/>
    <w:rsid w:val="003C2A2A"/>
    <w:rsid w:val="003C2AB1"/>
    <w:rsid w:val="003C2E05"/>
    <w:rsid w:val="003C30C7"/>
    <w:rsid w:val="003C328D"/>
    <w:rsid w:val="003C34E1"/>
    <w:rsid w:val="003C35C5"/>
    <w:rsid w:val="003C369A"/>
    <w:rsid w:val="003C38BB"/>
    <w:rsid w:val="003C3A28"/>
    <w:rsid w:val="003C3AB4"/>
    <w:rsid w:val="003C3DA8"/>
    <w:rsid w:val="003C4316"/>
    <w:rsid w:val="003C440A"/>
    <w:rsid w:val="003C4837"/>
    <w:rsid w:val="003C4B25"/>
    <w:rsid w:val="003C4BBE"/>
    <w:rsid w:val="003C4EE8"/>
    <w:rsid w:val="003C525A"/>
    <w:rsid w:val="003C539C"/>
    <w:rsid w:val="003C543E"/>
    <w:rsid w:val="003C554B"/>
    <w:rsid w:val="003C5749"/>
    <w:rsid w:val="003C582D"/>
    <w:rsid w:val="003C599A"/>
    <w:rsid w:val="003C5C40"/>
    <w:rsid w:val="003C61C5"/>
    <w:rsid w:val="003C62F3"/>
    <w:rsid w:val="003C684E"/>
    <w:rsid w:val="003C685A"/>
    <w:rsid w:val="003C690F"/>
    <w:rsid w:val="003C6DFD"/>
    <w:rsid w:val="003C6E76"/>
    <w:rsid w:val="003C75EE"/>
    <w:rsid w:val="003C7962"/>
    <w:rsid w:val="003C7DB3"/>
    <w:rsid w:val="003C7E04"/>
    <w:rsid w:val="003C7EA1"/>
    <w:rsid w:val="003D03E9"/>
    <w:rsid w:val="003D0502"/>
    <w:rsid w:val="003D08F7"/>
    <w:rsid w:val="003D0EC8"/>
    <w:rsid w:val="003D0F62"/>
    <w:rsid w:val="003D14F0"/>
    <w:rsid w:val="003D16B6"/>
    <w:rsid w:val="003D1B8F"/>
    <w:rsid w:val="003D203A"/>
    <w:rsid w:val="003D2570"/>
    <w:rsid w:val="003D2592"/>
    <w:rsid w:val="003D2872"/>
    <w:rsid w:val="003D29FB"/>
    <w:rsid w:val="003D2BD7"/>
    <w:rsid w:val="003D31B6"/>
    <w:rsid w:val="003D3294"/>
    <w:rsid w:val="003D32B4"/>
    <w:rsid w:val="003D3732"/>
    <w:rsid w:val="003D3C82"/>
    <w:rsid w:val="003D3D37"/>
    <w:rsid w:val="003D42C9"/>
    <w:rsid w:val="003D43DD"/>
    <w:rsid w:val="003D4431"/>
    <w:rsid w:val="003D44BB"/>
    <w:rsid w:val="003D48A8"/>
    <w:rsid w:val="003D4AB9"/>
    <w:rsid w:val="003D4C4B"/>
    <w:rsid w:val="003D4CE4"/>
    <w:rsid w:val="003D4DE0"/>
    <w:rsid w:val="003D4E76"/>
    <w:rsid w:val="003D4F6B"/>
    <w:rsid w:val="003D5155"/>
    <w:rsid w:val="003D5355"/>
    <w:rsid w:val="003D55E5"/>
    <w:rsid w:val="003D5819"/>
    <w:rsid w:val="003D5AB1"/>
    <w:rsid w:val="003D5FA3"/>
    <w:rsid w:val="003D62E8"/>
    <w:rsid w:val="003D65A7"/>
    <w:rsid w:val="003D6BC0"/>
    <w:rsid w:val="003D705B"/>
    <w:rsid w:val="003D7080"/>
    <w:rsid w:val="003D7095"/>
    <w:rsid w:val="003D732A"/>
    <w:rsid w:val="003D75B7"/>
    <w:rsid w:val="003D792C"/>
    <w:rsid w:val="003D79FC"/>
    <w:rsid w:val="003D7FCC"/>
    <w:rsid w:val="003E0135"/>
    <w:rsid w:val="003E0462"/>
    <w:rsid w:val="003E08E5"/>
    <w:rsid w:val="003E0B47"/>
    <w:rsid w:val="003E1C5C"/>
    <w:rsid w:val="003E1CAE"/>
    <w:rsid w:val="003E1DD2"/>
    <w:rsid w:val="003E1F85"/>
    <w:rsid w:val="003E203C"/>
    <w:rsid w:val="003E21B9"/>
    <w:rsid w:val="003E24EA"/>
    <w:rsid w:val="003E281F"/>
    <w:rsid w:val="003E2C0D"/>
    <w:rsid w:val="003E2E46"/>
    <w:rsid w:val="003E30FF"/>
    <w:rsid w:val="003E31A4"/>
    <w:rsid w:val="003E31D8"/>
    <w:rsid w:val="003E36EA"/>
    <w:rsid w:val="003E3855"/>
    <w:rsid w:val="003E3A64"/>
    <w:rsid w:val="003E4089"/>
    <w:rsid w:val="003E42D9"/>
    <w:rsid w:val="003E4DC2"/>
    <w:rsid w:val="003E5134"/>
    <w:rsid w:val="003E5263"/>
    <w:rsid w:val="003E5946"/>
    <w:rsid w:val="003E5C69"/>
    <w:rsid w:val="003E5E84"/>
    <w:rsid w:val="003E6223"/>
    <w:rsid w:val="003E6719"/>
    <w:rsid w:val="003E6B60"/>
    <w:rsid w:val="003E6BCC"/>
    <w:rsid w:val="003E6BD8"/>
    <w:rsid w:val="003E6ECF"/>
    <w:rsid w:val="003E6F83"/>
    <w:rsid w:val="003E7017"/>
    <w:rsid w:val="003E717B"/>
    <w:rsid w:val="003E754B"/>
    <w:rsid w:val="003E7B87"/>
    <w:rsid w:val="003F0373"/>
    <w:rsid w:val="003F03B3"/>
    <w:rsid w:val="003F04CD"/>
    <w:rsid w:val="003F0A0A"/>
    <w:rsid w:val="003F0EBD"/>
    <w:rsid w:val="003F17B7"/>
    <w:rsid w:val="003F1C78"/>
    <w:rsid w:val="003F234C"/>
    <w:rsid w:val="003F2816"/>
    <w:rsid w:val="003F2AC9"/>
    <w:rsid w:val="003F33AE"/>
    <w:rsid w:val="003F3658"/>
    <w:rsid w:val="003F3750"/>
    <w:rsid w:val="003F388D"/>
    <w:rsid w:val="003F3D12"/>
    <w:rsid w:val="003F3E9F"/>
    <w:rsid w:val="003F3EAE"/>
    <w:rsid w:val="003F421F"/>
    <w:rsid w:val="003F44F0"/>
    <w:rsid w:val="003F4775"/>
    <w:rsid w:val="003F4DC0"/>
    <w:rsid w:val="003F4F13"/>
    <w:rsid w:val="003F55FF"/>
    <w:rsid w:val="003F56EC"/>
    <w:rsid w:val="003F5B7C"/>
    <w:rsid w:val="003F5C04"/>
    <w:rsid w:val="003F5FAC"/>
    <w:rsid w:val="003F6226"/>
    <w:rsid w:val="003F62E9"/>
    <w:rsid w:val="003F631D"/>
    <w:rsid w:val="003F6701"/>
    <w:rsid w:val="003F6C7F"/>
    <w:rsid w:val="003F71A6"/>
    <w:rsid w:val="003F74DF"/>
    <w:rsid w:val="003F752E"/>
    <w:rsid w:val="003F7AEE"/>
    <w:rsid w:val="003F7B70"/>
    <w:rsid w:val="003F7C4D"/>
    <w:rsid w:val="003F7F73"/>
    <w:rsid w:val="004001E6"/>
    <w:rsid w:val="004005B3"/>
    <w:rsid w:val="00400DF2"/>
    <w:rsid w:val="00400E5A"/>
    <w:rsid w:val="0040135E"/>
    <w:rsid w:val="00401575"/>
    <w:rsid w:val="0040185F"/>
    <w:rsid w:val="00401BF6"/>
    <w:rsid w:val="0040255D"/>
    <w:rsid w:val="00402646"/>
    <w:rsid w:val="00402E3E"/>
    <w:rsid w:val="00402E56"/>
    <w:rsid w:val="00403129"/>
    <w:rsid w:val="0040362D"/>
    <w:rsid w:val="00403737"/>
    <w:rsid w:val="00403838"/>
    <w:rsid w:val="004046A8"/>
    <w:rsid w:val="00404C3E"/>
    <w:rsid w:val="00404D05"/>
    <w:rsid w:val="004052CD"/>
    <w:rsid w:val="00405688"/>
    <w:rsid w:val="0040569A"/>
    <w:rsid w:val="00405903"/>
    <w:rsid w:val="00405CE3"/>
    <w:rsid w:val="00405DD5"/>
    <w:rsid w:val="004061D5"/>
    <w:rsid w:val="0040647F"/>
    <w:rsid w:val="0040648B"/>
    <w:rsid w:val="0040661A"/>
    <w:rsid w:val="00406A28"/>
    <w:rsid w:val="00406FCA"/>
    <w:rsid w:val="0040755B"/>
    <w:rsid w:val="0040770D"/>
    <w:rsid w:val="00407FF0"/>
    <w:rsid w:val="00410007"/>
    <w:rsid w:val="0041004B"/>
    <w:rsid w:val="004101FF"/>
    <w:rsid w:val="00410327"/>
    <w:rsid w:val="0041064A"/>
    <w:rsid w:val="004114DA"/>
    <w:rsid w:val="00411ACB"/>
    <w:rsid w:val="00412365"/>
    <w:rsid w:val="004123C7"/>
    <w:rsid w:val="004125EC"/>
    <w:rsid w:val="0041272E"/>
    <w:rsid w:val="00412829"/>
    <w:rsid w:val="00412862"/>
    <w:rsid w:val="004129A2"/>
    <w:rsid w:val="00412A78"/>
    <w:rsid w:val="00413188"/>
    <w:rsid w:val="00413201"/>
    <w:rsid w:val="00413A48"/>
    <w:rsid w:val="00413B96"/>
    <w:rsid w:val="00413C01"/>
    <w:rsid w:val="00413D6E"/>
    <w:rsid w:val="00413EEA"/>
    <w:rsid w:val="0041452C"/>
    <w:rsid w:val="0041464E"/>
    <w:rsid w:val="00414743"/>
    <w:rsid w:val="00414751"/>
    <w:rsid w:val="00414B64"/>
    <w:rsid w:val="00414F49"/>
    <w:rsid w:val="00414F8F"/>
    <w:rsid w:val="00415303"/>
    <w:rsid w:val="00415C19"/>
    <w:rsid w:val="00415C85"/>
    <w:rsid w:val="00415F2E"/>
    <w:rsid w:val="00416851"/>
    <w:rsid w:val="00416960"/>
    <w:rsid w:val="004169D1"/>
    <w:rsid w:val="004169EE"/>
    <w:rsid w:val="00416BDF"/>
    <w:rsid w:val="00417443"/>
    <w:rsid w:val="00417623"/>
    <w:rsid w:val="0041771E"/>
    <w:rsid w:val="0041797F"/>
    <w:rsid w:val="004179D2"/>
    <w:rsid w:val="00417ACE"/>
    <w:rsid w:val="00417B6A"/>
    <w:rsid w:val="00417EC6"/>
    <w:rsid w:val="00420252"/>
    <w:rsid w:val="004202E7"/>
    <w:rsid w:val="0042031A"/>
    <w:rsid w:val="004204B2"/>
    <w:rsid w:val="00420545"/>
    <w:rsid w:val="00420B35"/>
    <w:rsid w:val="00420C8F"/>
    <w:rsid w:val="00420DA0"/>
    <w:rsid w:val="00420F23"/>
    <w:rsid w:val="00421322"/>
    <w:rsid w:val="00421BFD"/>
    <w:rsid w:val="00421DA6"/>
    <w:rsid w:val="00421E0E"/>
    <w:rsid w:val="00422063"/>
    <w:rsid w:val="0042290F"/>
    <w:rsid w:val="00422BB0"/>
    <w:rsid w:val="00422BF6"/>
    <w:rsid w:val="00422C81"/>
    <w:rsid w:val="00422EA5"/>
    <w:rsid w:val="00422F2C"/>
    <w:rsid w:val="004231F5"/>
    <w:rsid w:val="00423775"/>
    <w:rsid w:val="0042377E"/>
    <w:rsid w:val="00423908"/>
    <w:rsid w:val="004239E3"/>
    <w:rsid w:val="00423C13"/>
    <w:rsid w:val="00423EE4"/>
    <w:rsid w:val="0042420A"/>
    <w:rsid w:val="00424590"/>
    <w:rsid w:val="00424741"/>
    <w:rsid w:val="00424788"/>
    <w:rsid w:val="0042491E"/>
    <w:rsid w:val="00424A4F"/>
    <w:rsid w:val="00424DD6"/>
    <w:rsid w:val="00424E03"/>
    <w:rsid w:val="00424E6F"/>
    <w:rsid w:val="004255CE"/>
    <w:rsid w:val="004256A8"/>
    <w:rsid w:val="0042580F"/>
    <w:rsid w:val="004258B6"/>
    <w:rsid w:val="004268DA"/>
    <w:rsid w:val="00426AFE"/>
    <w:rsid w:val="00426E39"/>
    <w:rsid w:val="00426FA8"/>
    <w:rsid w:val="004271C9"/>
    <w:rsid w:val="004274AF"/>
    <w:rsid w:val="0042755B"/>
    <w:rsid w:val="004279B5"/>
    <w:rsid w:val="00427B71"/>
    <w:rsid w:val="00427B8C"/>
    <w:rsid w:val="00427BAB"/>
    <w:rsid w:val="00427F48"/>
    <w:rsid w:val="00430118"/>
    <w:rsid w:val="00430171"/>
    <w:rsid w:val="004302B7"/>
    <w:rsid w:val="00430A70"/>
    <w:rsid w:val="00430DB0"/>
    <w:rsid w:val="004312E6"/>
    <w:rsid w:val="004315E2"/>
    <w:rsid w:val="00431B7B"/>
    <w:rsid w:val="00431DBA"/>
    <w:rsid w:val="00431E6D"/>
    <w:rsid w:val="004326BA"/>
    <w:rsid w:val="0043270C"/>
    <w:rsid w:val="00432A1A"/>
    <w:rsid w:val="00432C43"/>
    <w:rsid w:val="00432EE5"/>
    <w:rsid w:val="00433467"/>
    <w:rsid w:val="004334E0"/>
    <w:rsid w:val="00433A50"/>
    <w:rsid w:val="00433C1E"/>
    <w:rsid w:val="00433DA1"/>
    <w:rsid w:val="00433E97"/>
    <w:rsid w:val="00434177"/>
    <w:rsid w:val="004341F6"/>
    <w:rsid w:val="00434AF2"/>
    <w:rsid w:val="00434D85"/>
    <w:rsid w:val="00434D9B"/>
    <w:rsid w:val="004352CD"/>
    <w:rsid w:val="00435600"/>
    <w:rsid w:val="0043563E"/>
    <w:rsid w:val="0043587E"/>
    <w:rsid w:val="00435BC7"/>
    <w:rsid w:val="00435C0B"/>
    <w:rsid w:val="0043634D"/>
    <w:rsid w:val="00436B2D"/>
    <w:rsid w:val="00436CAC"/>
    <w:rsid w:val="00436D45"/>
    <w:rsid w:val="00437400"/>
    <w:rsid w:val="004374ED"/>
    <w:rsid w:val="00437C4D"/>
    <w:rsid w:val="00437DBC"/>
    <w:rsid w:val="00437DDF"/>
    <w:rsid w:val="00437EF4"/>
    <w:rsid w:val="00437F28"/>
    <w:rsid w:val="004400A3"/>
    <w:rsid w:val="0044034B"/>
    <w:rsid w:val="004404F4"/>
    <w:rsid w:val="00440851"/>
    <w:rsid w:val="00440877"/>
    <w:rsid w:val="00440A69"/>
    <w:rsid w:val="00440F45"/>
    <w:rsid w:val="004411CC"/>
    <w:rsid w:val="00441313"/>
    <w:rsid w:val="00441C7D"/>
    <w:rsid w:val="00441CB7"/>
    <w:rsid w:val="00441FBC"/>
    <w:rsid w:val="00442151"/>
    <w:rsid w:val="004428EE"/>
    <w:rsid w:val="00442BF3"/>
    <w:rsid w:val="00442BF5"/>
    <w:rsid w:val="004431AE"/>
    <w:rsid w:val="0044357E"/>
    <w:rsid w:val="004435B6"/>
    <w:rsid w:val="00443687"/>
    <w:rsid w:val="00443955"/>
    <w:rsid w:val="00443BDD"/>
    <w:rsid w:val="00443DE9"/>
    <w:rsid w:val="004440FF"/>
    <w:rsid w:val="0044410C"/>
    <w:rsid w:val="00444274"/>
    <w:rsid w:val="00444303"/>
    <w:rsid w:val="00444352"/>
    <w:rsid w:val="004445B6"/>
    <w:rsid w:val="00444A91"/>
    <w:rsid w:val="00444C30"/>
    <w:rsid w:val="00444E7C"/>
    <w:rsid w:val="004450E5"/>
    <w:rsid w:val="0044516E"/>
    <w:rsid w:val="00445268"/>
    <w:rsid w:val="00445387"/>
    <w:rsid w:val="00445421"/>
    <w:rsid w:val="00445D77"/>
    <w:rsid w:val="004460B9"/>
    <w:rsid w:val="00446260"/>
    <w:rsid w:val="004464C0"/>
    <w:rsid w:val="00446A7F"/>
    <w:rsid w:val="00446B09"/>
    <w:rsid w:val="004470BD"/>
    <w:rsid w:val="00447236"/>
    <w:rsid w:val="004473A0"/>
    <w:rsid w:val="004474EF"/>
    <w:rsid w:val="00447635"/>
    <w:rsid w:val="0044776E"/>
    <w:rsid w:val="00447F90"/>
    <w:rsid w:val="00450282"/>
    <w:rsid w:val="0045028F"/>
    <w:rsid w:val="0045036C"/>
    <w:rsid w:val="00450BED"/>
    <w:rsid w:val="00450D69"/>
    <w:rsid w:val="00450F65"/>
    <w:rsid w:val="00451469"/>
    <w:rsid w:val="004517B7"/>
    <w:rsid w:val="004517FC"/>
    <w:rsid w:val="004518D3"/>
    <w:rsid w:val="00451FA4"/>
    <w:rsid w:val="0045275A"/>
    <w:rsid w:val="00452B95"/>
    <w:rsid w:val="00452BB0"/>
    <w:rsid w:val="00453393"/>
    <w:rsid w:val="00453469"/>
    <w:rsid w:val="004537A1"/>
    <w:rsid w:val="00453A0C"/>
    <w:rsid w:val="00453B00"/>
    <w:rsid w:val="00453B2B"/>
    <w:rsid w:val="00453C51"/>
    <w:rsid w:val="0045405E"/>
    <w:rsid w:val="004541D7"/>
    <w:rsid w:val="00454434"/>
    <w:rsid w:val="0045445A"/>
    <w:rsid w:val="0045458C"/>
    <w:rsid w:val="004545D1"/>
    <w:rsid w:val="00454AEB"/>
    <w:rsid w:val="00454CCC"/>
    <w:rsid w:val="00455066"/>
    <w:rsid w:val="00455229"/>
    <w:rsid w:val="004555AA"/>
    <w:rsid w:val="00455799"/>
    <w:rsid w:val="00455A97"/>
    <w:rsid w:val="00455BE1"/>
    <w:rsid w:val="00455C73"/>
    <w:rsid w:val="00455F12"/>
    <w:rsid w:val="00456042"/>
    <w:rsid w:val="0045623D"/>
    <w:rsid w:val="00456553"/>
    <w:rsid w:val="00456714"/>
    <w:rsid w:val="004569FE"/>
    <w:rsid w:val="00456D90"/>
    <w:rsid w:val="00456F33"/>
    <w:rsid w:val="00456F40"/>
    <w:rsid w:val="0045744D"/>
    <w:rsid w:val="004574FC"/>
    <w:rsid w:val="00457779"/>
    <w:rsid w:val="004578ED"/>
    <w:rsid w:val="00457B38"/>
    <w:rsid w:val="00457BAF"/>
    <w:rsid w:val="00457E20"/>
    <w:rsid w:val="00460088"/>
    <w:rsid w:val="00460206"/>
    <w:rsid w:val="0046037D"/>
    <w:rsid w:val="004603A9"/>
    <w:rsid w:val="004604C1"/>
    <w:rsid w:val="0046082D"/>
    <w:rsid w:val="00460922"/>
    <w:rsid w:val="00460AE9"/>
    <w:rsid w:val="00460BD2"/>
    <w:rsid w:val="00460F09"/>
    <w:rsid w:val="00460FFC"/>
    <w:rsid w:val="004611F8"/>
    <w:rsid w:val="0046161E"/>
    <w:rsid w:val="00461C7A"/>
    <w:rsid w:val="00461CE1"/>
    <w:rsid w:val="004620E9"/>
    <w:rsid w:val="004626B3"/>
    <w:rsid w:val="00462A04"/>
    <w:rsid w:val="00462BC4"/>
    <w:rsid w:val="00463097"/>
    <w:rsid w:val="004635A2"/>
    <w:rsid w:val="00463683"/>
    <w:rsid w:val="004636EB"/>
    <w:rsid w:val="00463749"/>
    <w:rsid w:val="00463871"/>
    <w:rsid w:val="00463916"/>
    <w:rsid w:val="004639BC"/>
    <w:rsid w:val="00463AE0"/>
    <w:rsid w:val="00463B3F"/>
    <w:rsid w:val="004640A3"/>
    <w:rsid w:val="0046411F"/>
    <w:rsid w:val="0046428E"/>
    <w:rsid w:val="004642EA"/>
    <w:rsid w:val="0046470D"/>
    <w:rsid w:val="00464862"/>
    <w:rsid w:val="00465191"/>
    <w:rsid w:val="004652D1"/>
    <w:rsid w:val="00465F42"/>
    <w:rsid w:val="00466989"/>
    <w:rsid w:val="00466C34"/>
    <w:rsid w:val="00467202"/>
    <w:rsid w:val="00467BB4"/>
    <w:rsid w:val="00467C3A"/>
    <w:rsid w:val="00467E25"/>
    <w:rsid w:val="00470281"/>
    <w:rsid w:val="004703B3"/>
    <w:rsid w:val="00470590"/>
    <w:rsid w:val="0047062A"/>
    <w:rsid w:val="00471065"/>
    <w:rsid w:val="004710EB"/>
    <w:rsid w:val="0047117C"/>
    <w:rsid w:val="00471182"/>
    <w:rsid w:val="00471B68"/>
    <w:rsid w:val="00472022"/>
    <w:rsid w:val="0047247B"/>
    <w:rsid w:val="0047255C"/>
    <w:rsid w:val="0047288C"/>
    <w:rsid w:val="004728E7"/>
    <w:rsid w:val="00472C43"/>
    <w:rsid w:val="00472E79"/>
    <w:rsid w:val="0047310E"/>
    <w:rsid w:val="004733BE"/>
    <w:rsid w:val="00473495"/>
    <w:rsid w:val="004736C5"/>
    <w:rsid w:val="00473772"/>
    <w:rsid w:val="00473E64"/>
    <w:rsid w:val="00473F21"/>
    <w:rsid w:val="0047402E"/>
    <w:rsid w:val="00474316"/>
    <w:rsid w:val="00474563"/>
    <w:rsid w:val="004745B5"/>
    <w:rsid w:val="0047467B"/>
    <w:rsid w:val="00474745"/>
    <w:rsid w:val="00474B38"/>
    <w:rsid w:val="00474D67"/>
    <w:rsid w:val="00474DFA"/>
    <w:rsid w:val="00474F5A"/>
    <w:rsid w:val="00475089"/>
    <w:rsid w:val="00475267"/>
    <w:rsid w:val="00475303"/>
    <w:rsid w:val="00475918"/>
    <w:rsid w:val="00475A3D"/>
    <w:rsid w:val="00475AA2"/>
    <w:rsid w:val="00475AE1"/>
    <w:rsid w:val="00475BD5"/>
    <w:rsid w:val="00475EBB"/>
    <w:rsid w:val="00475F1D"/>
    <w:rsid w:val="00476168"/>
    <w:rsid w:val="0047645E"/>
    <w:rsid w:val="0047685A"/>
    <w:rsid w:val="00476997"/>
    <w:rsid w:val="00476B7A"/>
    <w:rsid w:val="00476F87"/>
    <w:rsid w:val="0047703E"/>
    <w:rsid w:val="00477109"/>
    <w:rsid w:val="00477B40"/>
    <w:rsid w:val="00477E8B"/>
    <w:rsid w:val="00480134"/>
    <w:rsid w:val="00480BA5"/>
    <w:rsid w:val="00480EFE"/>
    <w:rsid w:val="00481047"/>
    <w:rsid w:val="0048155A"/>
    <w:rsid w:val="0048179D"/>
    <w:rsid w:val="00481B71"/>
    <w:rsid w:val="00481C6F"/>
    <w:rsid w:val="00481E11"/>
    <w:rsid w:val="0048211B"/>
    <w:rsid w:val="0048214C"/>
    <w:rsid w:val="004824A1"/>
    <w:rsid w:val="004824E2"/>
    <w:rsid w:val="0048277D"/>
    <w:rsid w:val="00482E7F"/>
    <w:rsid w:val="00482EF4"/>
    <w:rsid w:val="00483067"/>
    <w:rsid w:val="004832BA"/>
    <w:rsid w:val="004839FD"/>
    <w:rsid w:val="00483B85"/>
    <w:rsid w:val="00483BF3"/>
    <w:rsid w:val="00483E32"/>
    <w:rsid w:val="00484092"/>
    <w:rsid w:val="0048453A"/>
    <w:rsid w:val="00484811"/>
    <w:rsid w:val="00484A27"/>
    <w:rsid w:val="00484A67"/>
    <w:rsid w:val="00484C84"/>
    <w:rsid w:val="00484D7F"/>
    <w:rsid w:val="004852E0"/>
    <w:rsid w:val="004854A8"/>
    <w:rsid w:val="00485525"/>
    <w:rsid w:val="00485BFF"/>
    <w:rsid w:val="00485CAC"/>
    <w:rsid w:val="00485E00"/>
    <w:rsid w:val="0048600A"/>
    <w:rsid w:val="004861E7"/>
    <w:rsid w:val="004862E1"/>
    <w:rsid w:val="004864E3"/>
    <w:rsid w:val="00486837"/>
    <w:rsid w:val="00486924"/>
    <w:rsid w:val="004869D8"/>
    <w:rsid w:val="00486A2D"/>
    <w:rsid w:val="00486A9D"/>
    <w:rsid w:val="00486D6D"/>
    <w:rsid w:val="00486D8C"/>
    <w:rsid w:val="00487032"/>
    <w:rsid w:val="004870E7"/>
    <w:rsid w:val="00487312"/>
    <w:rsid w:val="00487468"/>
    <w:rsid w:val="004874D5"/>
    <w:rsid w:val="004876B9"/>
    <w:rsid w:val="00487B37"/>
    <w:rsid w:val="00487BEC"/>
    <w:rsid w:val="004903E8"/>
    <w:rsid w:val="004905FF"/>
    <w:rsid w:val="004908BE"/>
    <w:rsid w:val="00490B18"/>
    <w:rsid w:val="00490CB2"/>
    <w:rsid w:val="00490FFB"/>
    <w:rsid w:val="00491371"/>
    <w:rsid w:val="00491383"/>
    <w:rsid w:val="004918CC"/>
    <w:rsid w:val="00491A0A"/>
    <w:rsid w:val="00491B91"/>
    <w:rsid w:val="00491DCD"/>
    <w:rsid w:val="00491E04"/>
    <w:rsid w:val="00492766"/>
    <w:rsid w:val="00492850"/>
    <w:rsid w:val="00492910"/>
    <w:rsid w:val="00492AE1"/>
    <w:rsid w:val="0049305B"/>
    <w:rsid w:val="004930C9"/>
    <w:rsid w:val="00493768"/>
    <w:rsid w:val="004937E0"/>
    <w:rsid w:val="0049393F"/>
    <w:rsid w:val="00493D05"/>
    <w:rsid w:val="00493DE1"/>
    <w:rsid w:val="00494097"/>
    <w:rsid w:val="0049421F"/>
    <w:rsid w:val="00494663"/>
    <w:rsid w:val="004947C7"/>
    <w:rsid w:val="00494884"/>
    <w:rsid w:val="00494BEF"/>
    <w:rsid w:val="00495396"/>
    <w:rsid w:val="00495418"/>
    <w:rsid w:val="0049555A"/>
    <w:rsid w:val="004955D6"/>
    <w:rsid w:val="00495C83"/>
    <w:rsid w:val="00495D6B"/>
    <w:rsid w:val="00496005"/>
    <w:rsid w:val="0049615B"/>
    <w:rsid w:val="004967D5"/>
    <w:rsid w:val="00496929"/>
    <w:rsid w:val="00497570"/>
    <w:rsid w:val="004975FD"/>
    <w:rsid w:val="00497E5D"/>
    <w:rsid w:val="004A0602"/>
    <w:rsid w:val="004A0E7C"/>
    <w:rsid w:val="004A113E"/>
    <w:rsid w:val="004A15F1"/>
    <w:rsid w:val="004A17E2"/>
    <w:rsid w:val="004A18AA"/>
    <w:rsid w:val="004A1A9C"/>
    <w:rsid w:val="004A1AFA"/>
    <w:rsid w:val="004A1C98"/>
    <w:rsid w:val="004A1E26"/>
    <w:rsid w:val="004A1E9E"/>
    <w:rsid w:val="004A2AB6"/>
    <w:rsid w:val="004A2C57"/>
    <w:rsid w:val="004A2D13"/>
    <w:rsid w:val="004A2F54"/>
    <w:rsid w:val="004A356E"/>
    <w:rsid w:val="004A36E2"/>
    <w:rsid w:val="004A3823"/>
    <w:rsid w:val="004A3D89"/>
    <w:rsid w:val="004A4408"/>
    <w:rsid w:val="004A44B6"/>
    <w:rsid w:val="004A45FD"/>
    <w:rsid w:val="004A4A6B"/>
    <w:rsid w:val="004A4B17"/>
    <w:rsid w:val="004A5488"/>
    <w:rsid w:val="004A54EA"/>
    <w:rsid w:val="004A5522"/>
    <w:rsid w:val="004A57CA"/>
    <w:rsid w:val="004A5B9E"/>
    <w:rsid w:val="004A5BB3"/>
    <w:rsid w:val="004A6296"/>
    <w:rsid w:val="004A64BB"/>
    <w:rsid w:val="004A6747"/>
    <w:rsid w:val="004A6B92"/>
    <w:rsid w:val="004A6BFF"/>
    <w:rsid w:val="004A6DE0"/>
    <w:rsid w:val="004A70BC"/>
    <w:rsid w:val="004A70EF"/>
    <w:rsid w:val="004A7278"/>
    <w:rsid w:val="004A7447"/>
    <w:rsid w:val="004A7AEC"/>
    <w:rsid w:val="004A7EDD"/>
    <w:rsid w:val="004B0137"/>
    <w:rsid w:val="004B0289"/>
    <w:rsid w:val="004B0BE0"/>
    <w:rsid w:val="004B0E42"/>
    <w:rsid w:val="004B126F"/>
    <w:rsid w:val="004B12C0"/>
    <w:rsid w:val="004B1A3C"/>
    <w:rsid w:val="004B1B0D"/>
    <w:rsid w:val="004B1D90"/>
    <w:rsid w:val="004B1DFF"/>
    <w:rsid w:val="004B2139"/>
    <w:rsid w:val="004B2538"/>
    <w:rsid w:val="004B2751"/>
    <w:rsid w:val="004B2BF2"/>
    <w:rsid w:val="004B2D2F"/>
    <w:rsid w:val="004B2DCB"/>
    <w:rsid w:val="004B2E45"/>
    <w:rsid w:val="004B3317"/>
    <w:rsid w:val="004B3965"/>
    <w:rsid w:val="004B4008"/>
    <w:rsid w:val="004B40CB"/>
    <w:rsid w:val="004B4C61"/>
    <w:rsid w:val="004B4E3A"/>
    <w:rsid w:val="004B5177"/>
    <w:rsid w:val="004B539D"/>
    <w:rsid w:val="004B571A"/>
    <w:rsid w:val="004B580B"/>
    <w:rsid w:val="004B5956"/>
    <w:rsid w:val="004B5A46"/>
    <w:rsid w:val="004B5AD7"/>
    <w:rsid w:val="004B5BE4"/>
    <w:rsid w:val="004B6284"/>
    <w:rsid w:val="004B6804"/>
    <w:rsid w:val="004B79D4"/>
    <w:rsid w:val="004B7BA6"/>
    <w:rsid w:val="004C0147"/>
    <w:rsid w:val="004C01EB"/>
    <w:rsid w:val="004C07AC"/>
    <w:rsid w:val="004C0B84"/>
    <w:rsid w:val="004C0DC9"/>
    <w:rsid w:val="004C14E6"/>
    <w:rsid w:val="004C1515"/>
    <w:rsid w:val="004C199D"/>
    <w:rsid w:val="004C1EE9"/>
    <w:rsid w:val="004C28DC"/>
    <w:rsid w:val="004C296A"/>
    <w:rsid w:val="004C2B0A"/>
    <w:rsid w:val="004C2F79"/>
    <w:rsid w:val="004C30B7"/>
    <w:rsid w:val="004C30E1"/>
    <w:rsid w:val="004C32F5"/>
    <w:rsid w:val="004C3434"/>
    <w:rsid w:val="004C343F"/>
    <w:rsid w:val="004C3B62"/>
    <w:rsid w:val="004C3C69"/>
    <w:rsid w:val="004C4670"/>
    <w:rsid w:val="004C4706"/>
    <w:rsid w:val="004C47D0"/>
    <w:rsid w:val="004C4874"/>
    <w:rsid w:val="004C491D"/>
    <w:rsid w:val="004C496B"/>
    <w:rsid w:val="004C4F61"/>
    <w:rsid w:val="004C5577"/>
    <w:rsid w:val="004C5D72"/>
    <w:rsid w:val="004C6042"/>
    <w:rsid w:val="004C6326"/>
    <w:rsid w:val="004C6562"/>
    <w:rsid w:val="004C6780"/>
    <w:rsid w:val="004C6794"/>
    <w:rsid w:val="004C679D"/>
    <w:rsid w:val="004C69F2"/>
    <w:rsid w:val="004C6A17"/>
    <w:rsid w:val="004C6C58"/>
    <w:rsid w:val="004C6D41"/>
    <w:rsid w:val="004C7212"/>
    <w:rsid w:val="004C74BF"/>
    <w:rsid w:val="004C783B"/>
    <w:rsid w:val="004C78DE"/>
    <w:rsid w:val="004C7BF7"/>
    <w:rsid w:val="004C7F9C"/>
    <w:rsid w:val="004D0061"/>
    <w:rsid w:val="004D02EC"/>
    <w:rsid w:val="004D0875"/>
    <w:rsid w:val="004D0B54"/>
    <w:rsid w:val="004D0E01"/>
    <w:rsid w:val="004D12B6"/>
    <w:rsid w:val="004D15B9"/>
    <w:rsid w:val="004D1770"/>
    <w:rsid w:val="004D1AF1"/>
    <w:rsid w:val="004D23DA"/>
    <w:rsid w:val="004D247D"/>
    <w:rsid w:val="004D2734"/>
    <w:rsid w:val="004D2786"/>
    <w:rsid w:val="004D2796"/>
    <w:rsid w:val="004D2A5C"/>
    <w:rsid w:val="004D331B"/>
    <w:rsid w:val="004D3556"/>
    <w:rsid w:val="004D3D8A"/>
    <w:rsid w:val="004D3EB0"/>
    <w:rsid w:val="004D3F85"/>
    <w:rsid w:val="004D487E"/>
    <w:rsid w:val="004D4A19"/>
    <w:rsid w:val="004D4AFC"/>
    <w:rsid w:val="004D4B07"/>
    <w:rsid w:val="004D4CD1"/>
    <w:rsid w:val="004D4DAC"/>
    <w:rsid w:val="004D571A"/>
    <w:rsid w:val="004D5B7D"/>
    <w:rsid w:val="004D5FEC"/>
    <w:rsid w:val="004D628C"/>
    <w:rsid w:val="004D6576"/>
    <w:rsid w:val="004D67A5"/>
    <w:rsid w:val="004D6849"/>
    <w:rsid w:val="004D696F"/>
    <w:rsid w:val="004D6A8E"/>
    <w:rsid w:val="004D6BAA"/>
    <w:rsid w:val="004D6F26"/>
    <w:rsid w:val="004D6F7A"/>
    <w:rsid w:val="004D737F"/>
    <w:rsid w:val="004D7B15"/>
    <w:rsid w:val="004D7F18"/>
    <w:rsid w:val="004D7F76"/>
    <w:rsid w:val="004D7F87"/>
    <w:rsid w:val="004E0708"/>
    <w:rsid w:val="004E09C8"/>
    <w:rsid w:val="004E0DF7"/>
    <w:rsid w:val="004E0E78"/>
    <w:rsid w:val="004E1159"/>
    <w:rsid w:val="004E14E1"/>
    <w:rsid w:val="004E1611"/>
    <w:rsid w:val="004E1AEB"/>
    <w:rsid w:val="004E2091"/>
    <w:rsid w:val="004E214A"/>
    <w:rsid w:val="004E2175"/>
    <w:rsid w:val="004E242E"/>
    <w:rsid w:val="004E2571"/>
    <w:rsid w:val="004E290C"/>
    <w:rsid w:val="004E2A2A"/>
    <w:rsid w:val="004E2BE7"/>
    <w:rsid w:val="004E2DDC"/>
    <w:rsid w:val="004E2E8B"/>
    <w:rsid w:val="004E3027"/>
    <w:rsid w:val="004E3502"/>
    <w:rsid w:val="004E36A7"/>
    <w:rsid w:val="004E3D3C"/>
    <w:rsid w:val="004E4393"/>
    <w:rsid w:val="004E43C3"/>
    <w:rsid w:val="004E459E"/>
    <w:rsid w:val="004E4AFB"/>
    <w:rsid w:val="004E4CB8"/>
    <w:rsid w:val="004E5999"/>
    <w:rsid w:val="004E5A91"/>
    <w:rsid w:val="004E5F4C"/>
    <w:rsid w:val="004E64B1"/>
    <w:rsid w:val="004E6C51"/>
    <w:rsid w:val="004E6E13"/>
    <w:rsid w:val="004E73C5"/>
    <w:rsid w:val="004E73EA"/>
    <w:rsid w:val="004E7474"/>
    <w:rsid w:val="004E78A9"/>
    <w:rsid w:val="004F06FC"/>
    <w:rsid w:val="004F07E0"/>
    <w:rsid w:val="004F0D76"/>
    <w:rsid w:val="004F0F10"/>
    <w:rsid w:val="004F169E"/>
    <w:rsid w:val="004F19E5"/>
    <w:rsid w:val="004F1AC4"/>
    <w:rsid w:val="004F1B32"/>
    <w:rsid w:val="004F1BEE"/>
    <w:rsid w:val="004F211B"/>
    <w:rsid w:val="004F268B"/>
    <w:rsid w:val="004F2A38"/>
    <w:rsid w:val="004F30CD"/>
    <w:rsid w:val="004F3457"/>
    <w:rsid w:val="004F3A22"/>
    <w:rsid w:val="004F3C8A"/>
    <w:rsid w:val="004F3DAE"/>
    <w:rsid w:val="004F3FDD"/>
    <w:rsid w:val="004F41FD"/>
    <w:rsid w:val="004F4331"/>
    <w:rsid w:val="004F43A6"/>
    <w:rsid w:val="004F441C"/>
    <w:rsid w:val="004F4B46"/>
    <w:rsid w:val="004F4FA3"/>
    <w:rsid w:val="004F4FB9"/>
    <w:rsid w:val="004F502B"/>
    <w:rsid w:val="004F5187"/>
    <w:rsid w:val="004F52CA"/>
    <w:rsid w:val="004F533A"/>
    <w:rsid w:val="004F560C"/>
    <w:rsid w:val="004F585F"/>
    <w:rsid w:val="004F593A"/>
    <w:rsid w:val="004F62FF"/>
    <w:rsid w:val="004F63EC"/>
    <w:rsid w:val="004F654E"/>
    <w:rsid w:val="004F6736"/>
    <w:rsid w:val="004F6767"/>
    <w:rsid w:val="004F685F"/>
    <w:rsid w:val="004F6A14"/>
    <w:rsid w:val="004F6B9F"/>
    <w:rsid w:val="004F6D30"/>
    <w:rsid w:val="004F6D33"/>
    <w:rsid w:val="004F6DA7"/>
    <w:rsid w:val="004F6DD0"/>
    <w:rsid w:val="004F715D"/>
    <w:rsid w:val="004F74BF"/>
    <w:rsid w:val="004F791F"/>
    <w:rsid w:val="004F793F"/>
    <w:rsid w:val="004F7ADA"/>
    <w:rsid w:val="004F7B95"/>
    <w:rsid w:val="004F7BD7"/>
    <w:rsid w:val="00500209"/>
    <w:rsid w:val="0050027F"/>
    <w:rsid w:val="00500554"/>
    <w:rsid w:val="005005C2"/>
    <w:rsid w:val="005007AD"/>
    <w:rsid w:val="005007BC"/>
    <w:rsid w:val="00500937"/>
    <w:rsid w:val="00500AFA"/>
    <w:rsid w:val="00500EEB"/>
    <w:rsid w:val="00501079"/>
    <w:rsid w:val="0050109E"/>
    <w:rsid w:val="0050135B"/>
    <w:rsid w:val="00501C43"/>
    <w:rsid w:val="00501FC5"/>
    <w:rsid w:val="005028BB"/>
    <w:rsid w:val="00502E0C"/>
    <w:rsid w:val="00502EDA"/>
    <w:rsid w:val="00503086"/>
    <w:rsid w:val="00503100"/>
    <w:rsid w:val="005031FF"/>
    <w:rsid w:val="00503297"/>
    <w:rsid w:val="0050331F"/>
    <w:rsid w:val="005035A1"/>
    <w:rsid w:val="0050376A"/>
    <w:rsid w:val="00503798"/>
    <w:rsid w:val="00503C69"/>
    <w:rsid w:val="00503D5B"/>
    <w:rsid w:val="005042EA"/>
    <w:rsid w:val="0050478A"/>
    <w:rsid w:val="0050479E"/>
    <w:rsid w:val="00504F47"/>
    <w:rsid w:val="00505264"/>
    <w:rsid w:val="005052B2"/>
    <w:rsid w:val="005059B0"/>
    <w:rsid w:val="00505BB2"/>
    <w:rsid w:val="00505C18"/>
    <w:rsid w:val="00505ED3"/>
    <w:rsid w:val="00505F5D"/>
    <w:rsid w:val="00506104"/>
    <w:rsid w:val="005064AE"/>
    <w:rsid w:val="00506549"/>
    <w:rsid w:val="005067E6"/>
    <w:rsid w:val="00506B75"/>
    <w:rsid w:val="00506E51"/>
    <w:rsid w:val="005073F5"/>
    <w:rsid w:val="0050757C"/>
    <w:rsid w:val="005076ED"/>
    <w:rsid w:val="00507AC0"/>
    <w:rsid w:val="00507B4F"/>
    <w:rsid w:val="00507BE9"/>
    <w:rsid w:val="00507D51"/>
    <w:rsid w:val="00507E8B"/>
    <w:rsid w:val="00507ED7"/>
    <w:rsid w:val="00510017"/>
    <w:rsid w:val="005106DF"/>
    <w:rsid w:val="0051077E"/>
    <w:rsid w:val="00510FAA"/>
    <w:rsid w:val="00511060"/>
    <w:rsid w:val="00511480"/>
    <w:rsid w:val="00511C38"/>
    <w:rsid w:val="00511D81"/>
    <w:rsid w:val="00511DE5"/>
    <w:rsid w:val="00511E45"/>
    <w:rsid w:val="00511F83"/>
    <w:rsid w:val="00512205"/>
    <w:rsid w:val="0051268C"/>
    <w:rsid w:val="00512DBA"/>
    <w:rsid w:val="00512DFF"/>
    <w:rsid w:val="005136D0"/>
    <w:rsid w:val="00513768"/>
    <w:rsid w:val="00513BEF"/>
    <w:rsid w:val="00513BF1"/>
    <w:rsid w:val="00513E56"/>
    <w:rsid w:val="005140FF"/>
    <w:rsid w:val="00514334"/>
    <w:rsid w:val="00514561"/>
    <w:rsid w:val="005149A6"/>
    <w:rsid w:val="00514B30"/>
    <w:rsid w:val="00514E8D"/>
    <w:rsid w:val="00514E99"/>
    <w:rsid w:val="005151CC"/>
    <w:rsid w:val="00515228"/>
    <w:rsid w:val="00515244"/>
    <w:rsid w:val="005154FB"/>
    <w:rsid w:val="00515553"/>
    <w:rsid w:val="00515A43"/>
    <w:rsid w:val="00515AE2"/>
    <w:rsid w:val="00515F30"/>
    <w:rsid w:val="00515FCD"/>
    <w:rsid w:val="00516456"/>
    <w:rsid w:val="00516BA1"/>
    <w:rsid w:val="00517357"/>
    <w:rsid w:val="0051743B"/>
    <w:rsid w:val="00517606"/>
    <w:rsid w:val="0051787A"/>
    <w:rsid w:val="005178DB"/>
    <w:rsid w:val="00517C2F"/>
    <w:rsid w:val="00517D2F"/>
    <w:rsid w:val="00517F0B"/>
    <w:rsid w:val="0052029F"/>
    <w:rsid w:val="00520DFB"/>
    <w:rsid w:val="00520E5F"/>
    <w:rsid w:val="00521317"/>
    <w:rsid w:val="0052153F"/>
    <w:rsid w:val="00521785"/>
    <w:rsid w:val="00521A1E"/>
    <w:rsid w:val="00521E3B"/>
    <w:rsid w:val="00522087"/>
    <w:rsid w:val="005222DA"/>
    <w:rsid w:val="005231E1"/>
    <w:rsid w:val="00523250"/>
    <w:rsid w:val="005235A9"/>
    <w:rsid w:val="005235B1"/>
    <w:rsid w:val="00523668"/>
    <w:rsid w:val="005237F1"/>
    <w:rsid w:val="005239EA"/>
    <w:rsid w:val="00523F0F"/>
    <w:rsid w:val="00524533"/>
    <w:rsid w:val="005246E9"/>
    <w:rsid w:val="005249B8"/>
    <w:rsid w:val="00524AB1"/>
    <w:rsid w:val="00524ACB"/>
    <w:rsid w:val="00524C06"/>
    <w:rsid w:val="00525095"/>
    <w:rsid w:val="00525612"/>
    <w:rsid w:val="00525692"/>
    <w:rsid w:val="005261CA"/>
    <w:rsid w:val="00526461"/>
    <w:rsid w:val="005264A4"/>
    <w:rsid w:val="005265FB"/>
    <w:rsid w:val="005268D6"/>
    <w:rsid w:val="00526A77"/>
    <w:rsid w:val="00526ED8"/>
    <w:rsid w:val="00526F39"/>
    <w:rsid w:val="0052724B"/>
    <w:rsid w:val="00527672"/>
    <w:rsid w:val="00527712"/>
    <w:rsid w:val="00527B75"/>
    <w:rsid w:val="00527D27"/>
    <w:rsid w:val="00530286"/>
    <w:rsid w:val="005303DF"/>
    <w:rsid w:val="005305E7"/>
    <w:rsid w:val="00530917"/>
    <w:rsid w:val="00530A4A"/>
    <w:rsid w:val="00530D04"/>
    <w:rsid w:val="00530EE1"/>
    <w:rsid w:val="0053144B"/>
    <w:rsid w:val="0053156B"/>
    <w:rsid w:val="00531A07"/>
    <w:rsid w:val="00531BC7"/>
    <w:rsid w:val="00531D2E"/>
    <w:rsid w:val="00532744"/>
    <w:rsid w:val="00532939"/>
    <w:rsid w:val="00532A24"/>
    <w:rsid w:val="00532C4A"/>
    <w:rsid w:val="00533069"/>
    <w:rsid w:val="005333BC"/>
    <w:rsid w:val="005333D0"/>
    <w:rsid w:val="00533D29"/>
    <w:rsid w:val="0053402A"/>
    <w:rsid w:val="00534283"/>
    <w:rsid w:val="0053490D"/>
    <w:rsid w:val="00534A59"/>
    <w:rsid w:val="00534D7E"/>
    <w:rsid w:val="0053509E"/>
    <w:rsid w:val="0053510D"/>
    <w:rsid w:val="00535300"/>
    <w:rsid w:val="005356C9"/>
    <w:rsid w:val="00535725"/>
    <w:rsid w:val="00535CE7"/>
    <w:rsid w:val="00535E91"/>
    <w:rsid w:val="00535FD4"/>
    <w:rsid w:val="005367D7"/>
    <w:rsid w:val="005367E7"/>
    <w:rsid w:val="00536A35"/>
    <w:rsid w:val="00536CBA"/>
    <w:rsid w:val="005370FC"/>
    <w:rsid w:val="005373EB"/>
    <w:rsid w:val="005373F2"/>
    <w:rsid w:val="00537497"/>
    <w:rsid w:val="00537523"/>
    <w:rsid w:val="005378AA"/>
    <w:rsid w:val="00537BFE"/>
    <w:rsid w:val="005401D5"/>
    <w:rsid w:val="0054047B"/>
    <w:rsid w:val="0054049D"/>
    <w:rsid w:val="00540D43"/>
    <w:rsid w:val="00540D45"/>
    <w:rsid w:val="00540DB5"/>
    <w:rsid w:val="0054179D"/>
    <w:rsid w:val="00541CAF"/>
    <w:rsid w:val="00542371"/>
    <w:rsid w:val="005430DD"/>
    <w:rsid w:val="0054313F"/>
    <w:rsid w:val="005431A6"/>
    <w:rsid w:val="00543256"/>
    <w:rsid w:val="005432C2"/>
    <w:rsid w:val="005442D4"/>
    <w:rsid w:val="00544436"/>
    <w:rsid w:val="00544443"/>
    <w:rsid w:val="00544F65"/>
    <w:rsid w:val="00545048"/>
    <w:rsid w:val="00545174"/>
    <w:rsid w:val="00545738"/>
    <w:rsid w:val="0054582F"/>
    <w:rsid w:val="00545D68"/>
    <w:rsid w:val="005461B6"/>
    <w:rsid w:val="005462E3"/>
    <w:rsid w:val="0054638A"/>
    <w:rsid w:val="0054668B"/>
    <w:rsid w:val="00546712"/>
    <w:rsid w:val="00546BE7"/>
    <w:rsid w:val="00546F28"/>
    <w:rsid w:val="005471A6"/>
    <w:rsid w:val="00547295"/>
    <w:rsid w:val="00547524"/>
    <w:rsid w:val="00547649"/>
    <w:rsid w:val="0054773F"/>
    <w:rsid w:val="00547BA9"/>
    <w:rsid w:val="00547D54"/>
    <w:rsid w:val="00547F21"/>
    <w:rsid w:val="00547FB5"/>
    <w:rsid w:val="0055033F"/>
    <w:rsid w:val="0055049C"/>
    <w:rsid w:val="00550A0E"/>
    <w:rsid w:val="005516A6"/>
    <w:rsid w:val="00551752"/>
    <w:rsid w:val="00551772"/>
    <w:rsid w:val="00551C3A"/>
    <w:rsid w:val="00551CF9"/>
    <w:rsid w:val="00551D4B"/>
    <w:rsid w:val="00551F2C"/>
    <w:rsid w:val="005526B1"/>
    <w:rsid w:val="00552714"/>
    <w:rsid w:val="00552BFC"/>
    <w:rsid w:val="00552CAD"/>
    <w:rsid w:val="00552E7C"/>
    <w:rsid w:val="00553006"/>
    <w:rsid w:val="0055301C"/>
    <w:rsid w:val="005531E1"/>
    <w:rsid w:val="00553291"/>
    <w:rsid w:val="005540EF"/>
    <w:rsid w:val="00554207"/>
    <w:rsid w:val="0055449B"/>
    <w:rsid w:val="005549CD"/>
    <w:rsid w:val="00554AD6"/>
    <w:rsid w:val="00555666"/>
    <w:rsid w:val="0055573D"/>
    <w:rsid w:val="00555A1A"/>
    <w:rsid w:val="00555AA1"/>
    <w:rsid w:val="0055602B"/>
    <w:rsid w:val="0055631D"/>
    <w:rsid w:val="00556400"/>
    <w:rsid w:val="00556CEB"/>
    <w:rsid w:val="00556D0A"/>
    <w:rsid w:val="00557049"/>
    <w:rsid w:val="00557186"/>
    <w:rsid w:val="005571B5"/>
    <w:rsid w:val="005574B4"/>
    <w:rsid w:val="005575DA"/>
    <w:rsid w:val="00557769"/>
    <w:rsid w:val="00557EED"/>
    <w:rsid w:val="00560679"/>
    <w:rsid w:val="0056078B"/>
    <w:rsid w:val="005609CC"/>
    <w:rsid w:val="00560A32"/>
    <w:rsid w:val="00560BC5"/>
    <w:rsid w:val="00560BE9"/>
    <w:rsid w:val="0056164F"/>
    <w:rsid w:val="00562027"/>
    <w:rsid w:val="005624D9"/>
    <w:rsid w:val="00562CE9"/>
    <w:rsid w:val="00562EE1"/>
    <w:rsid w:val="005630A8"/>
    <w:rsid w:val="00563186"/>
    <w:rsid w:val="00563243"/>
    <w:rsid w:val="005633A9"/>
    <w:rsid w:val="005637CF"/>
    <w:rsid w:val="00563881"/>
    <w:rsid w:val="00563B0E"/>
    <w:rsid w:val="00564181"/>
    <w:rsid w:val="00564499"/>
    <w:rsid w:val="0056471C"/>
    <w:rsid w:val="005647BB"/>
    <w:rsid w:val="005647DD"/>
    <w:rsid w:val="00564A4F"/>
    <w:rsid w:val="00564D9B"/>
    <w:rsid w:val="00564ED5"/>
    <w:rsid w:val="00564F0C"/>
    <w:rsid w:val="005657DD"/>
    <w:rsid w:val="005658E3"/>
    <w:rsid w:val="00565EF9"/>
    <w:rsid w:val="005663BD"/>
    <w:rsid w:val="0056661E"/>
    <w:rsid w:val="0056695D"/>
    <w:rsid w:val="005677C2"/>
    <w:rsid w:val="00567921"/>
    <w:rsid w:val="00567AD7"/>
    <w:rsid w:val="00570073"/>
    <w:rsid w:val="005700C2"/>
    <w:rsid w:val="0057020C"/>
    <w:rsid w:val="005702F1"/>
    <w:rsid w:val="0057033C"/>
    <w:rsid w:val="00570B1C"/>
    <w:rsid w:val="00570DA0"/>
    <w:rsid w:val="00571169"/>
    <w:rsid w:val="005711E6"/>
    <w:rsid w:val="00571495"/>
    <w:rsid w:val="0057190B"/>
    <w:rsid w:val="0057193B"/>
    <w:rsid w:val="00571B19"/>
    <w:rsid w:val="00571B29"/>
    <w:rsid w:val="00571CA3"/>
    <w:rsid w:val="005720E5"/>
    <w:rsid w:val="0057226A"/>
    <w:rsid w:val="005724B1"/>
    <w:rsid w:val="005725A8"/>
    <w:rsid w:val="005725BA"/>
    <w:rsid w:val="0057279F"/>
    <w:rsid w:val="005728EF"/>
    <w:rsid w:val="00572B97"/>
    <w:rsid w:val="0057303C"/>
    <w:rsid w:val="00573059"/>
    <w:rsid w:val="0057341F"/>
    <w:rsid w:val="00573450"/>
    <w:rsid w:val="00573477"/>
    <w:rsid w:val="00573562"/>
    <w:rsid w:val="00573B28"/>
    <w:rsid w:val="00573D12"/>
    <w:rsid w:val="00573FC9"/>
    <w:rsid w:val="0057415C"/>
    <w:rsid w:val="00574948"/>
    <w:rsid w:val="00574B8B"/>
    <w:rsid w:val="00574F31"/>
    <w:rsid w:val="00575216"/>
    <w:rsid w:val="005754E3"/>
    <w:rsid w:val="00575F5F"/>
    <w:rsid w:val="0057609A"/>
    <w:rsid w:val="0057613F"/>
    <w:rsid w:val="00576E43"/>
    <w:rsid w:val="00576FD0"/>
    <w:rsid w:val="0057736B"/>
    <w:rsid w:val="005779F9"/>
    <w:rsid w:val="00577A48"/>
    <w:rsid w:val="00577E4F"/>
    <w:rsid w:val="00580A5F"/>
    <w:rsid w:val="00580B27"/>
    <w:rsid w:val="00580D79"/>
    <w:rsid w:val="00580E55"/>
    <w:rsid w:val="00580E96"/>
    <w:rsid w:val="0058184F"/>
    <w:rsid w:val="0058213D"/>
    <w:rsid w:val="005821FB"/>
    <w:rsid w:val="0058221F"/>
    <w:rsid w:val="00582850"/>
    <w:rsid w:val="00582D68"/>
    <w:rsid w:val="00582DBB"/>
    <w:rsid w:val="00582F6A"/>
    <w:rsid w:val="005830BE"/>
    <w:rsid w:val="0058343D"/>
    <w:rsid w:val="005837C4"/>
    <w:rsid w:val="00583A3E"/>
    <w:rsid w:val="00583BF1"/>
    <w:rsid w:val="00583F27"/>
    <w:rsid w:val="005848B4"/>
    <w:rsid w:val="0058496D"/>
    <w:rsid w:val="00584DE1"/>
    <w:rsid w:val="00584DEB"/>
    <w:rsid w:val="00585283"/>
    <w:rsid w:val="005853D6"/>
    <w:rsid w:val="00585662"/>
    <w:rsid w:val="00585D06"/>
    <w:rsid w:val="00586341"/>
    <w:rsid w:val="00586375"/>
    <w:rsid w:val="00586A51"/>
    <w:rsid w:val="005871BE"/>
    <w:rsid w:val="00587551"/>
    <w:rsid w:val="00587937"/>
    <w:rsid w:val="00587F00"/>
    <w:rsid w:val="005900B1"/>
    <w:rsid w:val="005901AA"/>
    <w:rsid w:val="00590AD0"/>
    <w:rsid w:val="00590D32"/>
    <w:rsid w:val="00590DC8"/>
    <w:rsid w:val="00591153"/>
    <w:rsid w:val="005912B6"/>
    <w:rsid w:val="005915DA"/>
    <w:rsid w:val="005916EA"/>
    <w:rsid w:val="00591999"/>
    <w:rsid w:val="00591A75"/>
    <w:rsid w:val="00591F2D"/>
    <w:rsid w:val="00591F73"/>
    <w:rsid w:val="005922FB"/>
    <w:rsid w:val="0059286D"/>
    <w:rsid w:val="0059298F"/>
    <w:rsid w:val="00592A89"/>
    <w:rsid w:val="00592ADE"/>
    <w:rsid w:val="00592B25"/>
    <w:rsid w:val="00592ED8"/>
    <w:rsid w:val="00593415"/>
    <w:rsid w:val="00593512"/>
    <w:rsid w:val="00593705"/>
    <w:rsid w:val="00593A7E"/>
    <w:rsid w:val="00593FF7"/>
    <w:rsid w:val="0059453E"/>
    <w:rsid w:val="00594693"/>
    <w:rsid w:val="0059480F"/>
    <w:rsid w:val="00594BD9"/>
    <w:rsid w:val="00595245"/>
    <w:rsid w:val="005952E1"/>
    <w:rsid w:val="005953AA"/>
    <w:rsid w:val="00595ABF"/>
    <w:rsid w:val="00595BE4"/>
    <w:rsid w:val="00595F90"/>
    <w:rsid w:val="00595F9A"/>
    <w:rsid w:val="0059655D"/>
    <w:rsid w:val="0059782B"/>
    <w:rsid w:val="00597A41"/>
    <w:rsid w:val="00597AA4"/>
    <w:rsid w:val="00597EE2"/>
    <w:rsid w:val="005A00B2"/>
    <w:rsid w:val="005A0957"/>
    <w:rsid w:val="005A0AD0"/>
    <w:rsid w:val="005A0D06"/>
    <w:rsid w:val="005A0D21"/>
    <w:rsid w:val="005A0E13"/>
    <w:rsid w:val="005A0EB3"/>
    <w:rsid w:val="005A1531"/>
    <w:rsid w:val="005A153E"/>
    <w:rsid w:val="005A1541"/>
    <w:rsid w:val="005A15BB"/>
    <w:rsid w:val="005A165D"/>
    <w:rsid w:val="005A16A6"/>
    <w:rsid w:val="005A1807"/>
    <w:rsid w:val="005A1B7E"/>
    <w:rsid w:val="005A1E79"/>
    <w:rsid w:val="005A1FAD"/>
    <w:rsid w:val="005A2824"/>
    <w:rsid w:val="005A2861"/>
    <w:rsid w:val="005A3465"/>
    <w:rsid w:val="005A39EA"/>
    <w:rsid w:val="005A3F9B"/>
    <w:rsid w:val="005A485F"/>
    <w:rsid w:val="005A499B"/>
    <w:rsid w:val="005A55E0"/>
    <w:rsid w:val="005A5776"/>
    <w:rsid w:val="005A5C99"/>
    <w:rsid w:val="005A60F2"/>
    <w:rsid w:val="005A60F6"/>
    <w:rsid w:val="005A6950"/>
    <w:rsid w:val="005A69A2"/>
    <w:rsid w:val="005A6B2D"/>
    <w:rsid w:val="005A6D7C"/>
    <w:rsid w:val="005A7147"/>
    <w:rsid w:val="005A727E"/>
    <w:rsid w:val="005A732A"/>
    <w:rsid w:val="005A78DF"/>
    <w:rsid w:val="005A7CD1"/>
    <w:rsid w:val="005B04B9"/>
    <w:rsid w:val="005B06B2"/>
    <w:rsid w:val="005B0F9B"/>
    <w:rsid w:val="005B142B"/>
    <w:rsid w:val="005B1620"/>
    <w:rsid w:val="005B212C"/>
    <w:rsid w:val="005B219E"/>
    <w:rsid w:val="005B22BB"/>
    <w:rsid w:val="005B253F"/>
    <w:rsid w:val="005B2C0D"/>
    <w:rsid w:val="005B2C6F"/>
    <w:rsid w:val="005B30D5"/>
    <w:rsid w:val="005B3338"/>
    <w:rsid w:val="005B3535"/>
    <w:rsid w:val="005B38A9"/>
    <w:rsid w:val="005B3CCF"/>
    <w:rsid w:val="005B3D94"/>
    <w:rsid w:val="005B3DFE"/>
    <w:rsid w:val="005B4208"/>
    <w:rsid w:val="005B4492"/>
    <w:rsid w:val="005B459E"/>
    <w:rsid w:val="005B4666"/>
    <w:rsid w:val="005B4A55"/>
    <w:rsid w:val="005B4C3F"/>
    <w:rsid w:val="005B4F13"/>
    <w:rsid w:val="005B501C"/>
    <w:rsid w:val="005B5406"/>
    <w:rsid w:val="005B5FFE"/>
    <w:rsid w:val="005B6625"/>
    <w:rsid w:val="005B67DE"/>
    <w:rsid w:val="005B6C95"/>
    <w:rsid w:val="005B6D64"/>
    <w:rsid w:val="005B7383"/>
    <w:rsid w:val="005B7A28"/>
    <w:rsid w:val="005C0188"/>
    <w:rsid w:val="005C050B"/>
    <w:rsid w:val="005C0692"/>
    <w:rsid w:val="005C075E"/>
    <w:rsid w:val="005C0A2B"/>
    <w:rsid w:val="005C0B38"/>
    <w:rsid w:val="005C140C"/>
    <w:rsid w:val="005C166C"/>
    <w:rsid w:val="005C18CA"/>
    <w:rsid w:val="005C19E9"/>
    <w:rsid w:val="005C1B51"/>
    <w:rsid w:val="005C1BA7"/>
    <w:rsid w:val="005C1EE2"/>
    <w:rsid w:val="005C22D6"/>
    <w:rsid w:val="005C23DD"/>
    <w:rsid w:val="005C253E"/>
    <w:rsid w:val="005C2656"/>
    <w:rsid w:val="005C3119"/>
    <w:rsid w:val="005C326A"/>
    <w:rsid w:val="005C3432"/>
    <w:rsid w:val="005C3675"/>
    <w:rsid w:val="005C36F9"/>
    <w:rsid w:val="005C38A2"/>
    <w:rsid w:val="005C3ACD"/>
    <w:rsid w:val="005C3C10"/>
    <w:rsid w:val="005C44EB"/>
    <w:rsid w:val="005C4857"/>
    <w:rsid w:val="005C494E"/>
    <w:rsid w:val="005C4CA3"/>
    <w:rsid w:val="005C4CC9"/>
    <w:rsid w:val="005C4D3C"/>
    <w:rsid w:val="005C4D94"/>
    <w:rsid w:val="005C4DE8"/>
    <w:rsid w:val="005C4EA0"/>
    <w:rsid w:val="005C4FFB"/>
    <w:rsid w:val="005C503C"/>
    <w:rsid w:val="005C50E8"/>
    <w:rsid w:val="005C51F7"/>
    <w:rsid w:val="005C584B"/>
    <w:rsid w:val="005C5B6A"/>
    <w:rsid w:val="005C5BB4"/>
    <w:rsid w:val="005C5D2C"/>
    <w:rsid w:val="005C5FAC"/>
    <w:rsid w:val="005C63EE"/>
    <w:rsid w:val="005C68DF"/>
    <w:rsid w:val="005C725F"/>
    <w:rsid w:val="005C768A"/>
    <w:rsid w:val="005C7696"/>
    <w:rsid w:val="005C7AAE"/>
    <w:rsid w:val="005C7C55"/>
    <w:rsid w:val="005C7D3D"/>
    <w:rsid w:val="005C7ED3"/>
    <w:rsid w:val="005C7FA3"/>
    <w:rsid w:val="005D09BA"/>
    <w:rsid w:val="005D0CA2"/>
    <w:rsid w:val="005D1207"/>
    <w:rsid w:val="005D1807"/>
    <w:rsid w:val="005D1A03"/>
    <w:rsid w:val="005D1DE4"/>
    <w:rsid w:val="005D1EB9"/>
    <w:rsid w:val="005D2007"/>
    <w:rsid w:val="005D21A4"/>
    <w:rsid w:val="005D22E2"/>
    <w:rsid w:val="005D24D0"/>
    <w:rsid w:val="005D25F8"/>
    <w:rsid w:val="005D29A9"/>
    <w:rsid w:val="005D2CA2"/>
    <w:rsid w:val="005D2CF4"/>
    <w:rsid w:val="005D3E06"/>
    <w:rsid w:val="005D3E66"/>
    <w:rsid w:val="005D471B"/>
    <w:rsid w:val="005D4E96"/>
    <w:rsid w:val="005D5240"/>
    <w:rsid w:val="005D54EA"/>
    <w:rsid w:val="005D56CC"/>
    <w:rsid w:val="005D579E"/>
    <w:rsid w:val="005D5888"/>
    <w:rsid w:val="005D5ACE"/>
    <w:rsid w:val="005D5C13"/>
    <w:rsid w:val="005D5CE7"/>
    <w:rsid w:val="005D5D40"/>
    <w:rsid w:val="005D5FD9"/>
    <w:rsid w:val="005D684B"/>
    <w:rsid w:val="005D6860"/>
    <w:rsid w:val="005D6972"/>
    <w:rsid w:val="005D69D8"/>
    <w:rsid w:val="005D6B15"/>
    <w:rsid w:val="005D6BE3"/>
    <w:rsid w:val="005D6DC5"/>
    <w:rsid w:val="005D717D"/>
    <w:rsid w:val="005D73F1"/>
    <w:rsid w:val="005D74A9"/>
    <w:rsid w:val="005D7EBA"/>
    <w:rsid w:val="005D7EFD"/>
    <w:rsid w:val="005E00C3"/>
    <w:rsid w:val="005E02CB"/>
    <w:rsid w:val="005E031C"/>
    <w:rsid w:val="005E0685"/>
    <w:rsid w:val="005E0F79"/>
    <w:rsid w:val="005E130E"/>
    <w:rsid w:val="005E140A"/>
    <w:rsid w:val="005E1451"/>
    <w:rsid w:val="005E16B7"/>
    <w:rsid w:val="005E17DE"/>
    <w:rsid w:val="005E1B9F"/>
    <w:rsid w:val="005E1CAC"/>
    <w:rsid w:val="005E25BE"/>
    <w:rsid w:val="005E266F"/>
    <w:rsid w:val="005E29F2"/>
    <w:rsid w:val="005E2B57"/>
    <w:rsid w:val="005E2E10"/>
    <w:rsid w:val="005E30F4"/>
    <w:rsid w:val="005E3293"/>
    <w:rsid w:val="005E3350"/>
    <w:rsid w:val="005E3888"/>
    <w:rsid w:val="005E3BF0"/>
    <w:rsid w:val="005E40EC"/>
    <w:rsid w:val="005E4184"/>
    <w:rsid w:val="005E44F7"/>
    <w:rsid w:val="005E452F"/>
    <w:rsid w:val="005E48F7"/>
    <w:rsid w:val="005E49E5"/>
    <w:rsid w:val="005E4F24"/>
    <w:rsid w:val="005E4FB0"/>
    <w:rsid w:val="005E5091"/>
    <w:rsid w:val="005E50F4"/>
    <w:rsid w:val="005E52A7"/>
    <w:rsid w:val="005E535C"/>
    <w:rsid w:val="005E5ADA"/>
    <w:rsid w:val="005E5DB7"/>
    <w:rsid w:val="005E65FA"/>
    <w:rsid w:val="005E68A7"/>
    <w:rsid w:val="005E6DD2"/>
    <w:rsid w:val="005E7773"/>
    <w:rsid w:val="005E7948"/>
    <w:rsid w:val="005E7A9F"/>
    <w:rsid w:val="005E7EB5"/>
    <w:rsid w:val="005E7F07"/>
    <w:rsid w:val="005E7F1A"/>
    <w:rsid w:val="005E7F88"/>
    <w:rsid w:val="005F00D5"/>
    <w:rsid w:val="005F0233"/>
    <w:rsid w:val="005F07BB"/>
    <w:rsid w:val="005F09D8"/>
    <w:rsid w:val="005F0F4B"/>
    <w:rsid w:val="005F1018"/>
    <w:rsid w:val="005F105D"/>
    <w:rsid w:val="005F10CA"/>
    <w:rsid w:val="005F128C"/>
    <w:rsid w:val="005F12D9"/>
    <w:rsid w:val="005F1313"/>
    <w:rsid w:val="005F149D"/>
    <w:rsid w:val="005F1978"/>
    <w:rsid w:val="005F1BB0"/>
    <w:rsid w:val="005F1BDE"/>
    <w:rsid w:val="005F244C"/>
    <w:rsid w:val="005F250F"/>
    <w:rsid w:val="005F2EEB"/>
    <w:rsid w:val="005F2F68"/>
    <w:rsid w:val="005F3002"/>
    <w:rsid w:val="005F32DA"/>
    <w:rsid w:val="005F3529"/>
    <w:rsid w:val="005F38D5"/>
    <w:rsid w:val="005F3AFB"/>
    <w:rsid w:val="005F3CC7"/>
    <w:rsid w:val="005F3DFD"/>
    <w:rsid w:val="005F3E28"/>
    <w:rsid w:val="005F4170"/>
    <w:rsid w:val="005F4207"/>
    <w:rsid w:val="005F46AB"/>
    <w:rsid w:val="005F4BBF"/>
    <w:rsid w:val="005F4C8D"/>
    <w:rsid w:val="005F4F4A"/>
    <w:rsid w:val="005F50E8"/>
    <w:rsid w:val="005F52DC"/>
    <w:rsid w:val="005F5466"/>
    <w:rsid w:val="005F55DE"/>
    <w:rsid w:val="005F56E9"/>
    <w:rsid w:val="005F5A30"/>
    <w:rsid w:val="005F5A95"/>
    <w:rsid w:val="005F5B55"/>
    <w:rsid w:val="005F5F00"/>
    <w:rsid w:val="005F6040"/>
    <w:rsid w:val="005F6153"/>
    <w:rsid w:val="005F6232"/>
    <w:rsid w:val="005F65CE"/>
    <w:rsid w:val="005F687D"/>
    <w:rsid w:val="005F6AA6"/>
    <w:rsid w:val="005F6C17"/>
    <w:rsid w:val="005F6EB4"/>
    <w:rsid w:val="005F6F40"/>
    <w:rsid w:val="005F7200"/>
    <w:rsid w:val="005F72B0"/>
    <w:rsid w:val="005F7552"/>
    <w:rsid w:val="006000EA"/>
    <w:rsid w:val="006001CF"/>
    <w:rsid w:val="0060039D"/>
    <w:rsid w:val="0060073F"/>
    <w:rsid w:val="0060076A"/>
    <w:rsid w:val="0060175D"/>
    <w:rsid w:val="0060276C"/>
    <w:rsid w:val="00602B60"/>
    <w:rsid w:val="00602C12"/>
    <w:rsid w:val="00602C49"/>
    <w:rsid w:val="00602DCE"/>
    <w:rsid w:val="00602E10"/>
    <w:rsid w:val="00602FDC"/>
    <w:rsid w:val="006030FC"/>
    <w:rsid w:val="00603482"/>
    <w:rsid w:val="0060352F"/>
    <w:rsid w:val="00603742"/>
    <w:rsid w:val="006037D7"/>
    <w:rsid w:val="00603B18"/>
    <w:rsid w:val="00603C29"/>
    <w:rsid w:val="00603C60"/>
    <w:rsid w:val="00603E61"/>
    <w:rsid w:val="0060407D"/>
    <w:rsid w:val="0060416B"/>
    <w:rsid w:val="006041FC"/>
    <w:rsid w:val="00604308"/>
    <w:rsid w:val="006044D6"/>
    <w:rsid w:val="006047AE"/>
    <w:rsid w:val="006048A1"/>
    <w:rsid w:val="00604B12"/>
    <w:rsid w:val="00604CE9"/>
    <w:rsid w:val="00604E3F"/>
    <w:rsid w:val="00604F01"/>
    <w:rsid w:val="0060530B"/>
    <w:rsid w:val="00605696"/>
    <w:rsid w:val="00605BD5"/>
    <w:rsid w:val="00606000"/>
    <w:rsid w:val="006060F1"/>
    <w:rsid w:val="006066DC"/>
    <w:rsid w:val="00606710"/>
    <w:rsid w:val="00606750"/>
    <w:rsid w:val="00606760"/>
    <w:rsid w:val="0060684E"/>
    <w:rsid w:val="00606B7A"/>
    <w:rsid w:val="00607146"/>
    <w:rsid w:val="00607364"/>
    <w:rsid w:val="0060756E"/>
    <w:rsid w:val="006075D3"/>
    <w:rsid w:val="006076FB"/>
    <w:rsid w:val="006079A3"/>
    <w:rsid w:val="006079EF"/>
    <w:rsid w:val="006079F8"/>
    <w:rsid w:val="00607EA1"/>
    <w:rsid w:val="0061009D"/>
    <w:rsid w:val="006101C1"/>
    <w:rsid w:val="006101FE"/>
    <w:rsid w:val="0061054D"/>
    <w:rsid w:val="006109CB"/>
    <w:rsid w:val="00610AD1"/>
    <w:rsid w:val="00611437"/>
    <w:rsid w:val="00611A3F"/>
    <w:rsid w:val="00611EB6"/>
    <w:rsid w:val="00611F64"/>
    <w:rsid w:val="006123FD"/>
    <w:rsid w:val="006125ED"/>
    <w:rsid w:val="006127D3"/>
    <w:rsid w:val="0061294B"/>
    <w:rsid w:val="00612AE4"/>
    <w:rsid w:val="00612AEA"/>
    <w:rsid w:val="00612F46"/>
    <w:rsid w:val="006137C1"/>
    <w:rsid w:val="006139B1"/>
    <w:rsid w:val="00613E05"/>
    <w:rsid w:val="00613E22"/>
    <w:rsid w:val="0061423E"/>
    <w:rsid w:val="006146FC"/>
    <w:rsid w:val="006147B8"/>
    <w:rsid w:val="006147DB"/>
    <w:rsid w:val="0061495B"/>
    <w:rsid w:val="00614B31"/>
    <w:rsid w:val="00614C4A"/>
    <w:rsid w:val="00615315"/>
    <w:rsid w:val="00615635"/>
    <w:rsid w:val="00615767"/>
    <w:rsid w:val="006158D8"/>
    <w:rsid w:val="00615DD8"/>
    <w:rsid w:val="0061610A"/>
    <w:rsid w:val="00616A88"/>
    <w:rsid w:val="00616B50"/>
    <w:rsid w:val="00616BAD"/>
    <w:rsid w:val="00616C55"/>
    <w:rsid w:val="00616DB7"/>
    <w:rsid w:val="0061712D"/>
    <w:rsid w:val="00617196"/>
    <w:rsid w:val="00617340"/>
    <w:rsid w:val="00617517"/>
    <w:rsid w:val="00617A90"/>
    <w:rsid w:val="00617A91"/>
    <w:rsid w:val="00617AAF"/>
    <w:rsid w:val="00617C58"/>
    <w:rsid w:val="00617D1A"/>
    <w:rsid w:val="00617DCB"/>
    <w:rsid w:val="00620472"/>
    <w:rsid w:val="00620BF9"/>
    <w:rsid w:val="00620C9A"/>
    <w:rsid w:val="00620E8F"/>
    <w:rsid w:val="00620F44"/>
    <w:rsid w:val="00621576"/>
    <w:rsid w:val="00621BA8"/>
    <w:rsid w:val="00621C2E"/>
    <w:rsid w:val="00621CA9"/>
    <w:rsid w:val="00621D54"/>
    <w:rsid w:val="00621F7F"/>
    <w:rsid w:val="00621F8F"/>
    <w:rsid w:val="00621F92"/>
    <w:rsid w:val="0062213A"/>
    <w:rsid w:val="00622198"/>
    <w:rsid w:val="006223F6"/>
    <w:rsid w:val="00622489"/>
    <w:rsid w:val="006227C8"/>
    <w:rsid w:val="006228C6"/>
    <w:rsid w:val="00622D8E"/>
    <w:rsid w:val="00622FB1"/>
    <w:rsid w:val="00623055"/>
    <w:rsid w:val="00623D7A"/>
    <w:rsid w:val="00623E92"/>
    <w:rsid w:val="00624353"/>
    <w:rsid w:val="006245B2"/>
    <w:rsid w:val="00624687"/>
    <w:rsid w:val="00624D08"/>
    <w:rsid w:val="0062533D"/>
    <w:rsid w:val="006254C3"/>
    <w:rsid w:val="006257DA"/>
    <w:rsid w:val="006259E5"/>
    <w:rsid w:val="00625CB5"/>
    <w:rsid w:val="00625E0E"/>
    <w:rsid w:val="00626092"/>
    <w:rsid w:val="0062626A"/>
    <w:rsid w:val="0062627F"/>
    <w:rsid w:val="0062641F"/>
    <w:rsid w:val="00626A58"/>
    <w:rsid w:val="00626AAC"/>
    <w:rsid w:val="00626B67"/>
    <w:rsid w:val="00626E32"/>
    <w:rsid w:val="00626E66"/>
    <w:rsid w:val="00627058"/>
    <w:rsid w:val="00627398"/>
    <w:rsid w:val="0062746F"/>
    <w:rsid w:val="006275E7"/>
    <w:rsid w:val="00627C73"/>
    <w:rsid w:val="00627CB1"/>
    <w:rsid w:val="00627D11"/>
    <w:rsid w:val="00627F90"/>
    <w:rsid w:val="00630327"/>
    <w:rsid w:val="00630DB8"/>
    <w:rsid w:val="006313B9"/>
    <w:rsid w:val="00631544"/>
    <w:rsid w:val="006315D4"/>
    <w:rsid w:val="006317EF"/>
    <w:rsid w:val="0063182C"/>
    <w:rsid w:val="00631E0E"/>
    <w:rsid w:val="00631F1A"/>
    <w:rsid w:val="00632234"/>
    <w:rsid w:val="006325AE"/>
    <w:rsid w:val="00632963"/>
    <w:rsid w:val="00632A10"/>
    <w:rsid w:val="00632A4E"/>
    <w:rsid w:val="00632DA8"/>
    <w:rsid w:val="00633866"/>
    <w:rsid w:val="00633900"/>
    <w:rsid w:val="00633901"/>
    <w:rsid w:val="00633E43"/>
    <w:rsid w:val="006345CF"/>
    <w:rsid w:val="00634F57"/>
    <w:rsid w:val="006356C2"/>
    <w:rsid w:val="00635829"/>
    <w:rsid w:val="00635843"/>
    <w:rsid w:val="00635C8C"/>
    <w:rsid w:val="00635F6E"/>
    <w:rsid w:val="006360BC"/>
    <w:rsid w:val="00636136"/>
    <w:rsid w:val="006362F5"/>
    <w:rsid w:val="00636970"/>
    <w:rsid w:val="00636FCA"/>
    <w:rsid w:val="0063702A"/>
    <w:rsid w:val="006370AD"/>
    <w:rsid w:val="00637132"/>
    <w:rsid w:val="006372B5"/>
    <w:rsid w:val="00637827"/>
    <w:rsid w:val="00637A61"/>
    <w:rsid w:val="00637AEA"/>
    <w:rsid w:val="00637B39"/>
    <w:rsid w:val="0064030A"/>
    <w:rsid w:val="0064060A"/>
    <w:rsid w:val="0064064C"/>
    <w:rsid w:val="00641D33"/>
    <w:rsid w:val="00641D35"/>
    <w:rsid w:val="00642056"/>
    <w:rsid w:val="00642144"/>
    <w:rsid w:val="00642292"/>
    <w:rsid w:val="006424E4"/>
    <w:rsid w:val="00642A87"/>
    <w:rsid w:val="00642CEE"/>
    <w:rsid w:val="00642F8F"/>
    <w:rsid w:val="00643356"/>
    <w:rsid w:val="006434D0"/>
    <w:rsid w:val="00643698"/>
    <w:rsid w:val="006439E5"/>
    <w:rsid w:val="00643C87"/>
    <w:rsid w:val="00643D1C"/>
    <w:rsid w:val="0064441B"/>
    <w:rsid w:val="00644425"/>
    <w:rsid w:val="0064460D"/>
    <w:rsid w:val="006448D0"/>
    <w:rsid w:val="006451E2"/>
    <w:rsid w:val="00645392"/>
    <w:rsid w:val="0064571F"/>
    <w:rsid w:val="00645A72"/>
    <w:rsid w:val="00645AFB"/>
    <w:rsid w:val="00645CC4"/>
    <w:rsid w:val="00645F5F"/>
    <w:rsid w:val="006460C7"/>
    <w:rsid w:val="0064622B"/>
    <w:rsid w:val="006469D8"/>
    <w:rsid w:val="00646A56"/>
    <w:rsid w:val="00646F60"/>
    <w:rsid w:val="006471FB"/>
    <w:rsid w:val="00647229"/>
    <w:rsid w:val="00647555"/>
    <w:rsid w:val="006477D8"/>
    <w:rsid w:val="00647809"/>
    <w:rsid w:val="00647933"/>
    <w:rsid w:val="00647DE3"/>
    <w:rsid w:val="00647EF8"/>
    <w:rsid w:val="00650084"/>
    <w:rsid w:val="006501CE"/>
    <w:rsid w:val="00650561"/>
    <w:rsid w:val="006506FA"/>
    <w:rsid w:val="006508B2"/>
    <w:rsid w:val="006509F7"/>
    <w:rsid w:val="006510D7"/>
    <w:rsid w:val="006513F8"/>
    <w:rsid w:val="006515E2"/>
    <w:rsid w:val="0065165F"/>
    <w:rsid w:val="006516E5"/>
    <w:rsid w:val="0065191E"/>
    <w:rsid w:val="00652319"/>
    <w:rsid w:val="006523B4"/>
    <w:rsid w:val="0065245E"/>
    <w:rsid w:val="00652D36"/>
    <w:rsid w:val="00652D43"/>
    <w:rsid w:val="00652D4C"/>
    <w:rsid w:val="00652E00"/>
    <w:rsid w:val="00653307"/>
    <w:rsid w:val="006535E4"/>
    <w:rsid w:val="00653848"/>
    <w:rsid w:val="00653885"/>
    <w:rsid w:val="00653C7F"/>
    <w:rsid w:val="00653ECA"/>
    <w:rsid w:val="0065424C"/>
    <w:rsid w:val="00654381"/>
    <w:rsid w:val="0065498D"/>
    <w:rsid w:val="00654A3F"/>
    <w:rsid w:val="00654B44"/>
    <w:rsid w:val="00655199"/>
    <w:rsid w:val="006552B8"/>
    <w:rsid w:val="006553BD"/>
    <w:rsid w:val="006559C7"/>
    <w:rsid w:val="00655D63"/>
    <w:rsid w:val="00656016"/>
    <w:rsid w:val="006562FC"/>
    <w:rsid w:val="006566A4"/>
    <w:rsid w:val="0065684D"/>
    <w:rsid w:val="00656AB8"/>
    <w:rsid w:val="00656E2B"/>
    <w:rsid w:val="00656EAC"/>
    <w:rsid w:val="006571B1"/>
    <w:rsid w:val="00657263"/>
    <w:rsid w:val="00657402"/>
    <w:rsid w:val="006577BA"/>
    <w:rsid w:val="00657B9A"/>
    <w:rsid w:val="00657E50"/>
    <w:rsid w:val="0066069E"/>
    <w:rsid w:val="00660936"/>
    <w:rsid w:val="0066094E"/>
    <w:rsid w:val="00661423"/>
    <w:rsid w:val="0066142E"/>
    <w:rsid w:val="0066154A"/>
    <w:rsid w:val="006617A1"/>
    <w:rsid w:val="00661A76"/>
    <w:rsid w:val="00661A94"/>
    <w:rsid w:val="0066223E"/>
    <w:rsid w:val="00662842"/>
    <w:rsid w:val="00662A90"/>
    <w:rsid w:val="00662DAE"/>
    <w:rsid w:val="00662E0D"/>
    <w:rsid w:val="00663543"/>
    <w:rsid w:val="00663757"/>
    <w:rsid w:val="00663F47"/>
    <w:rsid w:val="006644B8"/>
    <w:rsid w:val="00664B35"/>
    <w:rsid w:val="006654EB"/>
    <w:rsid w:val="00665A0C"/>
    <w:rsid w:val="00665D76"/>
    <w:rsid w:val="0066600B"/>
    <w:rsid w:val="00666A69"/>
    <w:rsid w:val="00666BF9"/>
    <w:rsid w:val="00666C50"/>
    <w:rsid w:val="00666F57"/>
    <w:rsid w:val="006677AD"/>
    <w:rsid w:val="00670471"/>
    <w:rsid w:val="00670B00"/>
    <w:rsid w:val="00670B9C"/>
    <w:rsid w:val="0067111C"/>
    <w:rsid w:val="006712FA"/>
    <w:rsid w:val="006712FE"/>
    <w:rsid w:val="00671481"/>
    <w:rsid w:val="0067149D"/>
    <w:rsid w:val="00671940"/>
    <w:rsid w:val="00671E8D"/>
    <w:rsid w:val="00672548"/>
    <w:rsid w:val="00672801"/>
    <w:rsid w:val="00672C7A"/>
    <w:rsid w:val="00672E63"/>
    <w:rsid w:val="00673728"/>
    <w:rsid w:val="00673811"/>
    <w:rsid w:val="00673AB4"/>
    <w:rsid w:val="00673E61"/>
    <w:rsid w:val="00674227"/>
    <w:rsid w:val="006744C7"/>
    <w:rsid w:val="00674744"/>
    <w:rsid w:val="0067478E"/>
    <w:rsid w:val="00674841"/>
    <w:rsid w:val="00674AC1"/>
    <w:rsid w:val="00674BAE"/>
    <w:rsid w:val="00674C8D"/>
    <w:rsid w:val="00674D2F"/>
    <w:rsid w:val="00675591"/>
    <w:rsid w:val="00675660"/>
    <w:rsid w:val="006758A9"/>
    <w:rsid w:val="00675EAD"/>
    <w:rsid w:val="00675F2D"/>
    <w:rsid w:val="0067679D"/>
    <w:rsid w:val="0067701F"/>
    <w:rsid w:val="006774FC"/>
    <w:rsid w:val="0067753A"/>
    <w:rsid w:val="00677731"/>
    <w:rsid w:val="00680022"/>
    <w:rsid w:val="0068015C"/>
    <w:rsid w:val="006806A0"/>
    <w:rsid w:val="00680FB4"/>
    <w:rsid w:val="0068101D"/>
    <w:rsid w:val="0068131D"/>
    <w:rsid w:val="00681367"/>
    <w:rsid w:val="006813A6"/>
    <w:rsid w:val="006813D5"/>
    <w:rsid w:val="006816B2"/>
    <w:rsid w:val="006817BB"/>
    <w:rsid w:val="00681853"/>
    <w:rsid w:val="00681B5C"/>
    <w:rsid w:val="00681D55"/>
    <w:rsid w:val="00681DCD"/>
    <w:rsid w:val="0068213E"/>
    <w:rsid w:val="00682F15"/>
    <w:rsid w:val="006830F0"/>
    <w:rsid w:val="0068311A"/>
    <w:rsid w:val="006831B2"/>
    <w:rsid w:val="0068353E"/>
    <w:rsid w:val="006838C0"/>
    <w:rsid w:val="00683976"/>
    <w:rsid w:val="00683CF6"/>
    <w:rsid w:val="00683D70"/>
    <w:rsid w:val="00683DB7"/>
    <w:rsid w:val="00683DD3"/>
    <w:rsid w:val="00683E04"/>
    <w:rsid w:val="00683E5C"/>
    <w:rsid w:val="006840F5"/>
    <w:rsid w:val="00684402"/>
    <w:rsid w:val="006844CB"/>
    <w:rsid w:val="006849C6"/>
    <w:rsid w:val="00684A33"/>
    <w:rsid w:val="00684DA4"/>
    <w:rsid w:val="006853E4"/>
    <w:rsid w:val="006858C5"/>
    <w:rsid w:val="00685DC7"/>
    <w:rsid w:val="00686201"/>
    <w:rsid w:val="00686993"/>
    <w:rsid w:val="00686AB0"/>
    <w:rsid w:val="00686BE5"/>
    <w:rsid w:val="00686FAE"/>
    <w:rsid w:val="0068701D"/>
    <w:rsid w:val="0068713F"/>
    <w:rsid w:val="006871F1"/>
    <w:rsid w:val="006874E4"/>
    <w:rsid w:val="00687646"/>
    <w:rsid w:val="00687879"/>
    <w:rsid w:val="00687C37"/>
    <w:rsid w:val="00687D64"/>
    <w:rsid w:val="00687FC7"/>
    <w:rsid w:val="00690743"/>
    <w:rsid w:val="00691087"/>
    <w:rsid w:val="006910FF"/>
    <w:rsid w:val="006917A5"/>
    <w:rsid w:val="00691C29"/>
    <w:rsid w:val="00691C8B"/>
    <w:rsid w:val="006925F0"/>
    <w:rsid w:val="006926BC"/>
    <w:rsid w:val="0069272F"/>
    <w:rsid w:val="006928A8"/>
    <w:rsid w:val="0069315D"/>
    <w:rsid w:val="0069328B"/>
    <w:rsid w:val="00693474"/>
    <w:rsid w:val="0069349E"/>
    <w:rsid w:val="00693851"/>
    <w:rsid w:val="00693C60"/>
    <w:rsid w:val="00693C7F"/>
    <w:rsid w:val="00693E5F"/>
    <w:rsid w:val="00693F83"/>
    <w:rsid w:val="00694125"/>
    <w:rsid w:val="006943FC"/>
    <w:rsid w:val="0069465B"/>
    <w:rsid w:val="006948C0"/>
    <w:rsid w:val="00694B12"/>
    <w:rsid w:val="00694D2C"/>
    <w:rsid w:val="00695231"/>
    <w:rsid w:val="0069590E"/>
    <w:rsid w:val="00695BDB"/>
    <w:rsid w:val="00695C1D"/>
    <w:rsid w:val="00695C51"/>
    <w:rsid w:val="00695F9A"/>
    <w:rsid w:val="00695FCF"/>
    <w:rsid w:val="00696054"/>
    <w:rsid w:val="006962C7"/>
    <w:rsid w:val="006962EA"/>
    <w:rsid w:val="006963AB"/>
    <w:rsid w:val="00696A9A"/>
    <w:rsid w:val="00696B58"/>
    <w:rsid w:val="00696E88"/>
    <w:rsid w:val="00696F04"/>
    <w:rsid w:val="006971ED"/>
    <w:rsid w:val="006974BF"/>
    <w:rsid w:val="00697675"/>
    <w:rsid w:val="00697734"/>
    <w:rsid w:val="0069780E"/>
    <w:rsid w:val="00697A77"/>
    <w:rsid w:val="00697FCA"/>
    <w:rsid w:val="006A059F"/>
    <w:rsid w:val="006A05A6"/>
    <w:rsid w:val="006A09A7"/>
    <w:rsid w:val="006A0E0A"/>
    <w:rsid w:val="006A0EB2"/>
    <w:rsid w:val="006A103F"/>
    <w:rsid w:val="006A1179"/>
    <w:rsid w:val="006A14C1"/>
    <w:rsid w:val="006A16DF"/>
    <w:rsid w:val="006A19F8"/>
    <w:rsid w:val="006A1ADA"/>
    <w:rsid w:val="006A1EF0"/>
    <w:rsid w:val="006A1F22"/>
    <w:rsid w:val="006A2142"/>
    <w:rsid w:val="006A225A"/>
    <w:rsid w:val="006A236A"/>
    <w:rsid w:val="006A2587"/>
    <w:rsid w:val="006A26F3"/>
    <w:rsid w:val="006A2A5F"/>
    <w:rsid w:val="006A2D69"/>
    <w:rsid w:val="006A2EE3"/>
    <w:rsid w:val="006A2F60"/>
    <w:rsid w:val="006A303D"/>
    <w:rsid w:val="006A31F3"/>
    <w:rsid w:val="006A324F"/>
    <w:rsid w:val="006A339F"/>
    <w:rsid w:val="006A3440"/>
    <w:rsid w:val="006A3473"/>
    <w:rsid w:val="006A3875"/>
    <w:rsid w:val="006A3C0F"/>
    <w:rsid w:val="006A423B"/>
    <w:rsid w:val="006A491E"/>
    <w:rsid w:val="006A4CCD"/>
    <w:rsid w:val="006A5104"/>
    <w:rsid w:val="006A534B"/>
    <w:rsid w:val="006A54ED"/>
    <w:rsid w:val="006A57AA"/>
    <w:rsid w:val="006A5AF8"/>
    <w:rsid w:val="006A6273"/>
    <w:rsid w:val="006A62D4"/>
    <w:rsid w:val="006A6705"/>
    <w:rsid w:val="006A6A2E"/>
    <w:rsid w:val="006A6B09"/>
    <w:rsid w:val="006A6D23"/>
    <w:rsid w:val="006A6ED8"/>
    <w:rsid w:val="006A7372"/>
    <w:rsid w:val="006A7897"/>
    <w:rsid w:val="006A78D4"/>
    <w:rsid w:val="006A7A54"/>
    <w:rsid w:val="006A7CEF"/>
    <w:rsid w:val="006B0065"/>
    <w:rsid w:val="006B00EA"/>
    <w:rsid w:val="006B030F"/>
    <w:rsid w:val="006B0359"/>
    <w:rsid w:val="006B0F4B"/>
    <w:rsid w:val="006B10D8"/>
    <w:rsid w:val="006B11BD"/>
    <w:rsid w:val="006B1355"/>
    <w:rsid w:val="006B190D"/>
    <w:rsid w:val="006B1A9E"/>
    <w:rsid w:val="006B1B00"/>
    <w:rsid w:val="006B1B5B"/>
    <w:rsid w:val="006B1CB6"/>
    <w:rsid w:val="006B1D32"/>
    <w:rsid w:val="006B1D42"/>
    <w:rsid w:val="006B1DA3"/>
    <w:rsid w:val="006B219A"/>
    <w:rsid w:val="006B2285"/>
    <w:rsid w:val="006B22E2"/>
    <w:rsid w:val="006B2396"/>
    <w:rsid w:val="006B2931"/>
    <w:rsid w:val="006B2AC8"/>
    <w:rsid w:val="006B2B3F"/>
    <w:rsid w:val="006B3244"/>
    <w:rsid w:val="006B32B3"/>
    <w:rsid w:val="006B34BC"/>
    <w:rsid w:val="006B35CE"/>
    <w:rsid w:val="006B37CC"/>
    <w:rsid w:val="006B418F"/>
    <w:rsid w:val="006B4255"/>
    <w:rsid w:val="006B462A"/>
    <w:rsid w:val="006B48C9"/>
    <w:rsid w:val="006B4935"/>
    <w:rsid w:val="006B497B"/>
    <w:rsid w:val="006B4A35"/>
    <w:rsid w:val="006B4F07"/>
    <w:rsid w:val="006B5223"/>
    <w:rsid w:val="006B5498"/>
    <w:rsid w:val="006B59BF"/>
    <w:rsid w:val="006B5A18"/>
    <w:rsid w:val="006B5B32"/>
    <w:rsid w:val="006B5D40"/>
    <w:rsid w:val="006B5E54"/>
    <w:rsid w:val="006B6002"/>
    <w:rsid w:val="006B6448"/>
    <w:rsid w:val="006B662F"/>
    <w:rsid w:val="006B710E"/>
    <w:rsid w:val="006B719D"/>
    <w:rsid w:val="006B7358"/>
    <w:rsid w:val="006B7510"/>
    <w:rsid w:val="006B7592"/>
    <w:rsid w:val="006B77FB"/>
    <w:rsid w:val="006C035F"/>
    <w:rsid w:val="006C039B"/>
    <w:rsid w:val="006C054B"/>
    <w:rsid w:val="006C0649"/>
    <w:rsid w:val="006C0B3E"/>
    <w:rsid w:val="006C0BAA"/>
    <w:rsid w:val="006C0E6A"/>
    <w:rsid w:val="006C10D5"/>
    <w:rsid w:val="006C1735"/>
    <w:rsid w:val="006C1935"/>
    <w:rsid w:val="006C2322"/>
    <w:rsid w:val="006C2B2C"/>
    <w:rsid w:val="006C2C6A"/>
    <w:rsid w:val="006C2FB8"/>
    <w:rsid w:val="006C35B7"/>
    <w:rsid w:val="006C3A9A"/>
    <w:rsid w:val="006C3B57"/>
    <w:rsid w:val="006C3DF7"/>
    <w:rsid w:val="006C3E4C"/>
    <w:rsid w:val="006C3EA0"/>
    <w:rsid w:val="006C40C3"/>
    <w:rsid w:val="006C4191"/>
    <w:rsid w:val="006C4716"/>
    <w:rsid w:val="006C47ED"/>
    <w:rsid w:val="006C4F26"/>
    <w:rsid w:val="006C6371"/>
    <w:rsid w:val="006C6619"/>
    <w:rsid w:val="006C680D"/>
    <w:rsid w:val="006C6B0F"/>
    <w:rsid w:val="006C7079"/>
    <w:rsid w:val="006C752C"/>
    <w:rsid w:val="006C7648"/>
    <w:rsid w:val="006C76FE"/>
    <w:rsid w:val="006C7701"/>
    <w:rsid w:val="006C7C10"/>
    <w:rsid w:val="006C7D0B"/>
    <w:rsid w:val="006C7FD0"/>
    <w:rsid w:val="006D010E"/>
    <w:rsid w:val="006D0159"/>
    <w:rsid w:val="006D0464"/>
    <w:rsid w:val="006D048B"/>
    <w:rsid w:val="006D0993"/>
    <w:rsid w:val="006D09EF"/>
    <w:rsid w:val="006D0A94"/>
    <w:rsid w:val="006D0D85"/>
    <w:rsid w:val="006D1089"/>
    <w:rsid w:val="006D1296"/>
    <w:rsid w:val="006D144E"/>
    <w:rsid w:val="006D1486"/>
    <w:rsid w:val="006D15C2"/>
    <w:rsid w:val="006D17DE"/>
    <w:rsid w:val="006D194A"/>
    <w:rsid w:val="006D1ADE"/>
    <w:rsid w:val="006D1D4A"/>
    <w:rsid w:val="006D1EED"/>
    <w:rsid w:val="006D201D"/>
    <w:rsid w:val="006D2022"/>
    <w:rsid w:val="006D2660"/>
    <w:rsid w:val="006D2B33"/>
    <w:rsid w:val="006D2DFA"/>
    <w:rsid w:val="006D36B7"/>
    <w:rsid w:val="006D36F4"/>
    <w:rsid w:val="006D48BB"/>
    <w:rsid w:val="006D4C1F"/>
    <w:rsid w:val="006D4ED3"/>
    <w:rsid w:val="006D4EF9"/>
    <w:rsid w:val="006D558D"/>
    <w:rsid w:val="006D59B5"/>
    <w:rsid w:val="006D5B3E"/>
    <w:rsid w:val="006D5E21"/>
    <w:rsid w:val="006D60C6"/>
    <w:rsid w:val="006D63CF"/>
    <w:rsid w:val="006D6C1F"/>
    <w:rsid w:val="006D6C98"/>
    <w:rsid w:val="006D6CA0"/>
    <w:rsid w:val="006D6D20"/>
    <w:rsid w:val="006D6F2D"/>
    <w:rsid w:val="006D7080"/>
    <w:rsid w:val="006D7645"/>
    <w:rsid w:val="006D7AA1"/>
    <w:rsid w:val="006D7D1B"/>
    <w:rsid w:val="006D7F6A"/>
    <w:rsid w:val="006E005C"/>
    <w:rsid w:val="006E0099"/>
    <w:rsid w:val="006E00B1"/>
    <w:rsid w:val="006E020C"/>
    <w:rsid w:val="006E0242"/>
    <w:rsid w:val="006E0424"/>
    <w:rsid w:val="006E0624"/>
    <w:rsid w:val="006E0CBF"/>
    <w:rsid w:val="006E17D2"/>
    <w:rsid w:val="006E1C3C"/>
    <w:rsid w:val="006E20E9"/>
    <w:rsid w:val="006E25B9"/>
    <w:rsid w:val="006E2F65"/>
    <w:rsid w:val="006E3132"/>
    <w:rsid w:val="006E3303"/>
    <w:rsid w:val="006E3777"/>
    <w:rsid w:val="006E39C4"/>
    <w:rsid w:val="006E3B8F"/>
    <w:rsid w:val="006E4188"/>
    <w:rsid w:val="006E4452"/>
    <w:rsid w:val="006E461C"/>
    <w:rsid w:val="006E4986"/>
    <w:rsid w:val="006E526B"/>
    <w:rsid w:val="006E54AB"/>
    <w:rsid w:val="006E56CE"/>
    <w:rsid w:val="006E59BF"/>
    <w:rsid w:val="006E5D06"/>
    <w:rsid w:val="006E5FB1"/>
    <w:rsid w:val="006E5FBD"/>
    <w:rsid w:val="006E6069"/>
    <w:rsid w:val="006E614D"/>
    <w:rsid w:val="006E6782"/>
    <w:rsid w:val="006E67E6"/>
    <w:rsid w:val="006E690D"/>
    <w:rsid w:val="006E6C12"/>
    <w:rsid w:val="006E6CC3"/>
    <w:rsid w:val="006E714F"/>
    <w:rsid w:val="006E744C"/>
    <w:rsid w:val="006E775F"/>
    <w:rsid w:val="006E780F"/>
    <w:rsid w:val="006E79EB"/>
    <w:rsid w:val="006E7EBA"/>
    <w:rsid w:val="006E7FFA"/>
    <w:rsid w:val="006F0129"/>
    <w:rsid w:val="006F0956"/>
    <w:rsid w:val="006F0B51"/>
    <w:rsid w:val="006F0BC4"/>
    <w:rsid w:val="006F10FC"/>
    <w:rsid w:val="006F1218"/>
    <w:rsid w:val="006F1A27"/>
    <w:rsid w:val="006F1BE9"/>
    <w:rsid w:val="006F1F73"/>
    <w:rsid w:val="006F2425"/>
    <w:rsid w:val="006F290A"/>
    <w:rsid w:val="006F2AA2"/>
    <w:rsid w:val="006F2ADB"/>
    <w:rsid w:val="006F30F8"/>
    <w:rsid w:val="006F330E"/>
    <w:rsid w:val="006F337E"/>
    <w:rsid w:val="006F35E2"/>
    <w:rsid w:val="006F3705"/>
    <w:rsid w:val="006F37AA"/>
    <w:rsid w:val="006F3847"/>
    <w:rsid w:val="006F4D49"/>
    <w:rsid w:val="006F4D7F"/>
    <w:rsid w:val="006F5011"/>
    <w:rsid w:val="006F50A9"/>
    <w:rsid w:val="006F51EC"/>
    <w:rsid w:val="006F5A13"/>
    <w:rsid w:val="006F5CB8"/>
    <w:rsid w:val="006F5EDC"/>
    <w:rsid w:val="006F608B"/>
    <w:rsid w:val="006F61F2"/>
    <w:rsid w:val="006F6A61"/>
    <w:rsid w:val="006F6CFB"/>
    <w:rsid w:val="006F6E31"/>
    <w:rsid w:val="006F6FEB"/>
    <w:rsid w:val="006F7126"/>
    <w:rsid w:val="006F71A3"/>
    <w:rsid w:val="006F756D"/>
    <w:rsid w:val="006F7631"/>
    <w:rsid w:val="006F794C"/>
    <w:rsid w:val="006F7F6C"/>
    <w:rsid w:val="00700057"/>
    <w:rsid w:val="00700424"/>
    <w:rsid w:val="0070096F"/>
    <w:rsid w:val="00700EA7"/>
    <w:rsid w:val="00701091"/>
    <w:rsid w:val="0070126E"/>
    <w:rsid w:val="00701428"/>
    <w:rsid w:val="007016D5"/>
    <w:rsid w:val="00702095"/>
    <w:rsid w:val="00702138"/>
    <w:rsid w:val="0070246A"/>
    <w:rsid w:val="0070272B"/>
    <w:rsid w:val="007027BF"/>
    <w:rsid w:val="007027CB"/>
    <w:rsid w:val="007027E3"/>
    <w:rsid w:val="00702DAB"/>
    <w:rsid w:val="00703400"/>
    <w:rsid w:val="00703799"/>
    <w:rsid w:val="0070385C"/>
    <w:rsid w:val="007039D9"/>
    <w:rsid w:val="00703BCE"/>
    <w:rsid w:val="00703D47"/>
    <w:rsid w:val="00703D7E"/>
    <w:rsid w:val="00703E5A"/>
    <w:rsid w:val="00703EA7"/>
    <w:rsid w:val="007043B0"/>
    <w:rsid w:val="0070449D"/>
    <w:rsid w:val="007048EC"/>
    <w:rsid w:val="00704E1A"/>
    <w:rsid w:val="007051AE"/>
    <w:rsid w:val="007053ED"/>
    <w:rsid w:val="00705510"/>
    <w:rsid w:val="0070552E"/>
    <w:rsid w:val="00705840"/>
    <w:rsid w:val="00705C28"/>
    <w:rsid w:val="00705D3F"/>
    <w:rsid w:val="00705DA5"/>
    <w:rsid w:val="00705FD1"/>
    <w:rsid w:val="0070645D"/>
    <w:rsid w:val="007066B7"/>
    <w:rsid w:val="00706779"/>
    <w:rsid w:val="007067D0"/>
    <w:rsid w:val="007068D1"/>
    <w:rsid w:val="007071B0"/>
    <w:rsid w:val="007073F6"/>
    <w:rsid w:val="007073F7"/>
    <w:rsid w:val="00707487"/>
    <w:rsid w:val="0070754C"/>
    <w:rsid w:val="00707767"/>
    <w:rsid w:val="00707A43"/>
    <w:rsid w:val="00707C29"/>
    <w:rsid w:val="00707E57"/>
    <w:rsid w:val="007101E0"/>
    <w:rsid w:val="00710294"/>
    <w:rsid w:val="00710320"/>
    <w:rsid w:val="00710325"/>
    <w:rsid w:val="007103C6"/>
    <w:rsid w:val="0071057E"/>
    <w:rsid w:val="0071095E"/>
    <w:rsid w:val="00710CD5"/>
    <w:rsid w:val="00710E00"/>
    <w:rsid w:val="007110AE"/>
    <w:rsid w:val="00711E8F"/>
    <w:rsid w:val="007122E2"/>
    <w:rsid w:val="00712AF2"/>
    <w:rsid w:val="00712B47"/>
    <w:rsid w:val="007137E4"/>
    <w:rsid w:val="00713901"/>
    <w:rsid w:val="00713960"/>
    <w:rsid w:val="0071494D"/>
    <w:rsid w:val="0071495C"/>
    <w:rsid w:val="007149B6"/>
    <w:rsid w:val="00714DE3"/>
    <w:rsid w:val="00714F71"/>
    <w:rsid w:val="0071529D"/>
    <w:rsid w:val="00715A70"/>
    <w:rsid w:val="00715B3F"/>
    <w:rsid w:val="00715DA8"/>
    <w:rsid w:val="00715E73"/>
    <w:rsid w:val="007162A7"/>
    <w:rsid w:val="007163A6"/>
    <w:rsid w:val="00716857"/>
    <w:rsid w:val="0071685D"/>
    <w:rsid w:val="0071711E"/>
    <w:rsid w:val="00717783"/>
    <w:rsid w:val="007177EB"/>
    <w:rsid w:val="00717E6A"/>
    <w:rsid w:val="00717EA8"/>
    <w:rsid w:val="00717ED7"/>
    <w:rsid w:val="0072014D"/>
    <w:rsid w:val="0072047E"/>
    <w:rsid w:val="00720CB3"/>
    <w:rsid w:val="00720DA6"/>
    <w:rsid w:val="00720EB5"/>
    <w:rsid w:val="00721538"/>
    <w:rsid w:val="00721906"/>
    <w:rsid w:val="00721ABB"/>
    <w:rsid w:val="00721B17"/>
    <w:rsid w:val="00721B6A"/>
    <w:rsid w:val="00721B77"/>
    <w:rsid w:val="00721B90"/>
    <w:rsid w:val="00721F1C"/>
    <w:rsid w:val="00722219"/>
    <w:rsid w:val="0072271F"/>
    <w:rsid w:val="00722889"/>
    <w:rsid w:val="007235B6"/>
    <w:rsid w:val="007235EF"/>
    <w:rsid w:val="00723AFC"/>
    <w:rsid w:val="00723D03"/>
    <w:rsid w:val="00723F00"/>
    <w:rsid w:val="00723F2D"/>
    <w:rsid w:val="007242F4"/>
    <w:rsid w:val="007243DE"/>
    <w:rsid w:val="007243E9"/>
    <w:rsid w:val="00724819"/>
    <w:rsid w:val="00724C10"/>
    <w:rsid w:val="00724D0A"/>
    <w:rsid w:val="00724D3A"/>
    <w:rsid w:val="00724DAE"/>
    <w:rsid w:val="00724EDF"/>
    <w:rsid w:val="0072530A"/>
    <w:rsid w:val="00726032"/>
    <w:rsid w:val="0072626C"/>
    <w:rsid w:val="00726513"/>
    <w:rsid w:val="00726AF1"/>
    <w:rsid w:val="00726B13"/>
    <w:rsid w:val="00726CBC"/>
    <w:rsid w:val="00726E48"/>
    <w:rsid w:val="00726F7B"/>
    <w:rsid w:val="00727798"/>
    <w:rsid w:val="0072789F"/>
    <w:rsid w:val="007279CA"/>
    <w:rsid w:val="00727ACF"/>
    <w:rsid w:val="00727E0E"/>
    <w:rsid w:val="00727EDC"/>
    <w:rsid w:val="0073038B"/>
    <w:rsid w:val="00730627"/>
    <w:rsid w:val="007309C2"/>
    <w:rsid w:val="00730DDF"/>
    <w:rsid w:val="00730F09"/>
    <w:rsid w:val="00730F43"/>
    <w:rsid w:val="00731531"/>
    <w:rsid w:val="00732521"/>
    <w:rsid w:val="0073254C"/>
    <w:rsid w:val="00732837"/>
    <w:rsid w:val="007329B3"/>
    <w:rsid w:val="00732BA9"/>
    <w:rsid w:val="00732D01"/>
    <w:rsid w:val="00732F5D"/>
    <w:rsid w:val="00733A5C"/>
    <w:rsid w:val="00733A86"/>
    <w:rsid w:val="00733B0B"/>
    <w:rsid w:val="00733BAD"/>
    <w:rsid w:val="00733C5B"/>
    <w:rsid w:val="00733F1B"/>
    <w:rsid w:val="00733FF8"/>
    <w:rsid w:val="0073408D"/>
    <w:rsid w:val="007340F7"/>
    <w:rsid w:val="007344E5"/>
    <w:rsid w:val="00734B15"/>
    <w:rsid w:val="00734B52"/>
    <w:rsid w:val="00734BBF"/>
    <w:rsid w:val="00734EF5"/>
    <w:rsid w:val="007355C5"/>
    <w:rsid w:val="007355E0"/>
    <w:rsid w:val="00735721"/>
    <w:rsid w:val="00735DCF"/>
    <w:rsid w:val="00735F17"/>
    <w:rsid w:val="007361AC"/>
    <w:rsid w:val="0073643A"/>
    <w:rsid w:val="007365E1"/>
    <w:rsid w:val="007367A2"/>
    <w:rsid w:val="00736921"/>
    <w:rsid w:val="0073696A"/>
    <w:rsid w:val="00736A46"/>
    <w:rsid w:val="00736B30"/>
    <w:rsid w:val="0073764E"/>
    <w:rsid w:val="007379C9"/>
    <w:rsid w:val="00737CB5"/>
    <w:rsid w:val="00737CF1"/>
    <w:rsid w:val="00740106"/>
    <w:rsid w:val="00740F90"/>
    <w:rsid w:val="00741222"/>
    <w:rsid w:val="00741240"/>
    <w:rsid w:val="0074126A"/>
    <w:rsid w:val="007414C9"/>
    <w:rsid w:val="007418BA"/>
    <w:rsid w:val="00741907"/>
    <w:rsid w:val="00741BD6"/>
    <w:rsid w:val="00742659"/>
    <w:rsid w:val="00742694"/>
    <w:rsid w:val="00742861"/>
    <w:rsid w:val="0074301B"/>
    <w:rsid w:val="0074310D"/>
    <w:rsid w:val="00743361"/>
    <w:rsid w:val="007433E3"/>
    <w:rsid w:val="0074343E"/>
    <w:rsid w:val="00743884"/>
    <w:rsid w:val="00743937"/>
    <w:rsid w:val="00743B2F"/>
    <w:rsid w:val="00743BAA"/>
    <w:rsid w:val="00743C00"/>
    <w:rsid w:val="00743DB4"/>
    <w:rsid w:val="00744061"/>
    <w:rsid w:val="00744BBF"/>
    <w:rsid w:val="00744F13"/>
    <w:rsid w:val="00745313"/>
    <w:rsid w:val="0074541A"/>
    <w:rsid w:val="00745501"/>
    <w:rsid w:val="0074584B"/>
    <w:rsid w:val="00745C93"/>
    <w:rsid w:val="00746368"/>
    <w:rsid w:val="007463B2"/>
    <w:rsid w:val="00746D12"/>
    <w:rsid w:val="00747CC1"/>
    <w:rsid w:val="00747CF9"/>
    <w:rsid w:val="00747DF7"/>
    <w:rsid w:val="00747E7B"/>
    <w:rsid w:val="00747FC4"/>
    <w:rsid w:val="0075003E"/>
    <w:rsid w:val="00750979"/>
    <w:rsid w:val="00750F48"/>
    <w:rsid w:val="0075103E"/>
    <w:rsid w:val="007514A4"/>
    <w:rsid w:val="007514FD"/>
    <w:rsid w:val="00751507"/>
    <w:rsid w:val="007515AE"/>
    <w:rsid w:val="00751894"/>
    <w:rsid w:val="00751C2A"/>
    <w:rsid w:val="00751C40"/>
    <w:rsid w:val="00751D80"/>
    <w:rsid w:val="00752403"/>
    <w:rsid w:val="00752A7D"/>
    <w:rsid w:val="00752AD7"/>
    <w:rsid w:val="00752DA6"/>
    <w:rsid w:val="00752F14"/>
    <w:rsid w:val="00753B5B"/>
    <w:rsid w:val="00753B8A"/>
    <w:rsid w:val="00754321"/>
    <w:rsid w:val="0075437C"/>
    <w:rsid w:val="00754488"/>
    <w:rsid w:val="00754726"/>
    <w:rsid w:val="00754AAD"/>
    <w:rsid w:val="00754C05"/>
    <w:rsid w:val="00754EAF"/>
    <w:rsid w:val="00755252"/>
    <w:rsid w:val="007553A4"/>
    <w:rsid w:val="007559D2"/>
    <w:rsid w:val="00756164"/>
    <w:rsid w:val="007561B8"/>
    <w:rsid w:val="007563D3"/>
    <w:rsid w:val="00756431"/>
    <w:rsid w:val="00756474"/>
    <w:rsid w:val="007565CF"/>
    <w:rsid w:val="00756604"/>
    <w:rsid w:val="007567B7"/>
    <w:rsid w:val="00756809"/>
    <w:rsid w:val="00756D19"/>
    <w:rsid w:val="00756D25"/>
    <w:rsid w:val="00756E09"/>
    <w:rsid w:val="00757336"/>
    <w:rsid w:val="00757581"/>
    <w:rsid w:val="0075785F"/>
    <w:rsid w:val="00757975"/>
    <w:rsid w:val="00757B45"/>
    <w:rsid w:val="00757F37"/>
    <w:rsid w:val="00757FF0"/>
    <w:rsid w:val="00760257"/>
    <w:rsid w:val="007602CC"/>
    <w:rsid w:val="00760446"/>
    <w:rsid w:val="0076050D"/>
    <w:rsid w:val="007608E3"/>
    <w:rsid w:val="00760E29"/>
    <w:rsid w:val="00761045"/>
    <w:rsid w:val="007610F2"/>
    <w:rsid w:val="007610F9"/>
    <w:rsid w:val="00761205"/>
    <w:rsid w:val="00761233"/>
    <w:rsid w:val="007613F5"/>
    <w:rsid w:val="007614F6"/>
    <w:rsid w:val="00761B1D"/>
    <w:rsid w:val="00761B47"/>
    <w:rsid w:val="00761BFA"/>
    <w:rsid w:val="00761D2F"/>
    <w:rsid w:val="00761DF9"/>
    <w:rsid w:val="00762020"/>
    <w:rsid w:val="00762093"/>
    <w:rsid w:val="00762B77"/>
    <w:rsid w:val="00762C0C"/>
    <w:rsid w:val="00762C8B"/>
    <w:rsid w:val="00762CAF"/>
    <w:rsid w:val="00762D07"/>
    <w:rsid w:val="00763195"/>
    <w:rsid w:val="007631C7"/>
    <w:rsid w:val="00763793"/>
    <w:rsid w:val="00763938"/>
    <w:rsid w:val="00764498"/>
    <w:rsid w:val="007644B2"/>
    <w:rsid w:val="0076485D"/>
    <w:rsid w:val="00764A09"/>
    <w:rsid w:val="00764DD1"/>
    <w:rsid w:val="007651B2"/>
    <w:rsid w:val="007651C1"/>
    <w:rsid w:val="0076524C"/>
    <w:rsid w:val="007654AB"/>
    <w:rsid w:val="007654E9"/>
    <w:rsid w:val="00765CB2"/>
    <w:rsid w:val="007660A9"/>
    <w:rsid w:val="007661E0"/>
    <w:rsid w:val="007665DF"/>
    <w:rsid w:val="00766796"/>
    <w:rsid w:val="00766873"/>
    <w:rsid w:val="00766A4C"/>
    <w:rsid w:val="00766B1D"/>
    <w:rsid w:val="00766EBE"/>
    <w:rsid w:val="007671EC"/>
    <w:rsid w:val="0076740F"/>
    <w:rsid w:val="00767456"/>
    <w:rsid w:val="00767AF3"/>
    <w:rsid w:val="00767D43"/>
    <w:rsid w:val="00767DCE"/>
    <w:rsid w:val="00770500"/>
    <w:rsid w:val="00770AC8"/>
    <w:rsid w:val="00770EAC"/>
    <w:rsid w:val="00770EE6"/>
    <w:rsid w:val="00771946"/>
    <w:rsid w:val="00771B84"/>
    <w:rsid w:val="00771CCB"/>
    <w:rsid w:val="00771D37"/>
    <w:rsid w:val="00771FD9"/>
    <w:rsid w:val="0077291D"/>
    <w:rsid w:val="00772997"/>
    <w:rsid w:val="00772D95"/>
    <w:rsid w:val="00773042"/>
    <w:rsid w:val="007731F0"/>
    <w:rsid w:val="0077365F"/>
    <w:rsid w:val="00773F79"/>
    <w:rsid w:val="00774071"/>
    <w:rsid w:val="0077412D"/>
    <w:rsid w:val="00774399"/>
    <w:rsid w:val="00774597"/>
    <w:rsid w:val="0077461F"/>
    <w:rsid w:val="0077477D"/>
    <w:rsid w:val="00774FC6"/>
    <w:rsid w:val="00774FDC"/>
    <w:rsid w:val="0077520B"/>
    <w:rsid w:val="007754CA"/>
    <w:rsid w:val="00775517"/>
    <w:rsid w:val="007759C5"/>
    <w:rsid w:val="00775BC8"/>
    <w:rsid w:val="00775C12"/>
    <w:rsid w:val="00775CD2"/>
    <w:rsid w:val="00776003"/>
    <w:rsid w:val="00776077"/>
    <w:rsid w:val="0077643F"/>
    <w:rsid w:val="0077644C"/>
    <w:rsid w:val="00776617"/>
    <w:rsid w:val="00776BCB"/>
    <w:rsid w:val="00776E65"/>
    <w:rsid w:val="00777095"/>
    <w:rsid w:val="00777961"/>
    <w:rsid w:val="00777B4D"/>
    <w:rsid w:val="00777E9A"/>
    <w:rsid w:val="007800D2"/>
    <w:rsid w:val="007803E1"/>
    <w:rsid w:val="007804EA"/>
    <w:rsid w:val="00780E6F"/>
    <w:rsid w:val="00781079"/>
    <w:rsid w:val="007811BD"/>
    <w:rsid w:val="00781649"/>
    <w:rsid w:val="00781ADD"/>
    <w:rsid w:val="00781B7A"/>
    <w:rsid w:val="00781C70"/>
    <w:rsid w:val="00781C81"/>
    <w:rsid w:val="00781FEF"/>
    <w:rsid w:val="007820DD"/>
    <w:rsid w:val="0078210A"/>
    <w:rsid w:val="00782352"/>
    <w:rsid w:val="007830B6"/>
    <w:rsid w:val="00783311"/>
    <w:rsid w:val="0078337E"/>
    <w:rsid w:val="007835B8"/>
    <w:rsid w:val="007838E2"/>
    <w:rsid w:val="00783CED"/>
    <w:rsid w:val="00783E47"/>
    <w:rsid w:val="0078403D"/>
    <w:rsid w:val="007841F3"/>
    <w:rsid w:val="00784214"/>
    <w:rsid w:val="0078435C"/>
    <w:rsid w:val="00784F7C"/>
    <w:rsid w:val="007850E9"/>
    <w:rsid w:val="00785C55"/>
    <w:rsid w:val="00785FD2"/>
    <w:rsid w:val="00785FD9"/>
    <w:rsid w:val="00786319"/>
    <w:rsid w:val="00786458"/>
    <w:rsid w:val="0078687D"/>
    <w:rsid w:val="00786A23"/>
    <w:rsid w:val="00787042"/>
    <w:rsid w:val="00787157"/>
    <w:rsid w:val="00787A55"/>
    <w:rsid w:val="00787DAD"/>
    <w:rsid w:val="00790FE6"/>
    <w:rsid w:val="00791477"/>
    <w:rsid w:val="00791679"/>
    <w:rsid w:val="00791EF5"/>
    <w:rsid w:val="007920CF"/>
    <w:rsid w:val="007923C3"/>
    <w:rsid w:val="00792603"/>
    <w:rsid w:val="00792662"/>
    <w:rsid w:val="007928D7"/>
    <w:rsid w:val="00792B61"/>
    <w:rsid w:val="00792E32"/>
    <w:rsid w:val="00793489"/>
    <w:rsid w:val="00793780"/>
    <w:rsid w:val="00793A8F"/>
    <w:rsid w:val="00793DFD"/>
    <w:rsid w:val="0079479E"/>
    <w:rsid w:val="00794B0A"/>
    <w:rsid w:val="0079512E"/>
    <w:rsid w:val="0079517E"/>
    <w:rsid w:val="0079526A"/>
    <w:rsid w:val="007954A8"/>
    <w:rsid w:val="007954E8"/>
    <w:rsid w:val="0079596A"/>
    <w:rsid w:val="00795EFD"/>
    <w:rsid w:val="0079606D"/>
    <w:rsid w:val="00796198"/>
    <w:rsid w:val="0079625A"/>
    <w:rsid w:val="0079630D"/>
    <w:rsid w:val="00796363"/>
    <w:rsid w:val="00796489"/>
    <w:rsid w:val="00796728"/>
    <w:rsid w:val="00796E7F"/>
    <w:rsid w:val="00797029"/>
    <w:rsid w:val="007971DF"/>
    <w:rsid w:val="00797208"/>
    <w:rsid w:val="0079745A"/>
    <w:rsid w:val="00797896"/>
    <w:rsid w:val="00797E0A"/>
    <w:rsid w:val="007A00F1"/>
    <w:rsid w:val="007A0103"/>
    <w:rsid w:val="007A0424"/>
    <w:rsid w:val="007A05B5"/>
    <w:rsid w:val="007A0685"/>
    <w:rsid w:val="007A0700"/>
    <w:rsid w:val="007A085C"/>
    <w:rsid w:val="007A0912"/>
    <w:rsid w:val="007A0A65"/>
    <w:rsid w:val="007A0D9A"/>
    <w:rsid w:val="007A1265"/>
    <w:rsid w:val="007A12A3"/>
    <w:rsid w:val="007A1440"/>
    <w:rsid w:val="007A1554"/>
    <w:rsid w:val="007A1843"/>
    <w:rsid w:val="007A1DFA"/>
    <w:rsid w:val="007A20EC"/>
    <w:rsid w:val="007A2247"/>
    <w:rsid w:val="007A2352"/>
    <w:rsid w:val="007A2614"/>
    <w:rsid w:val="007A2783"/>
    <w:rsid w:val="007A288D"/>
    <w:rsid w:val="007A2A52"/>
    <w:rsid w:val="007A2A9E"/>
    <w:rsid w:val="007A2E87"/>
    <w:rsid w:val="007A3101"/>
    <w:rsid w:val="007A3D23"/>
    <w:rsid w:val="007A3DA5"/>
    <w:rsid w:val="007A3E4A"/>
    <w:rsid w:val="007A3FD5"/>
    <w:rsid w:val="007A42A4"/>
    <w:rsid w:val="007A4818"/>
    <w:rsid w:val="007A4B86"/>
    <w:rsid w:val="007A4DD6"/>
    <w:rsid w:val="007A4E77"/>
    <w:rsid w:val="007A4F29"/>
    <w:rsid w:val="007A5424"/>
    <w:rsid w:val="007A581A"/>
    <w:rsid w:val="007A59D7"/>
    <w:rsid w:val="007A5C59"/>
    <w:rsid w:val="007A5E14"/>
    <w:rsid w:val="007A5FFE"/>
    <w:rsid w:val="007A6294"/>
    <w:rsid w:val="007A66A5"/>
    <w:rsid w:val="007A6A12"/>
    <w:rsid w:val="007A6B4B"/>
    <w:rsid w:val="007A6F8B"/>
    <w:rsid w:val="007A6F97"/>
    <w:rsid w:val="007A70A6"/>
    <w:rsid w:val="007A7170"/>
    <w:rsid w:val="007A738F"/>
    <w:rsid w:val="007A754B"/>
    <w:rsid w:val="007A762C"/>
    <w:rsid w:val="007A7903"/>
    <w:rsid w:val="007A7BF1"/>
    <w:rsid w:val="007A7D75"/>
    <w:rsid w:val="007A7E01"/>
    <w:rsid w:val="007B041C"/>
    <w:rsid w:val="007B0507"/>
    <w:rsid w:val="007B0588"/>
    <w:rsid w:val="007B0AA9"/>
    <w:rsid w:val="007B0B13"/>
    <w:rsid w:val="007B0C1E"/>
    <w:rsid w:val="007B12E1"/>
    <w:rsid w:val="007B1375"/>
    <w:rsid w:val="007B1385"/>
    <w:rsid w:val="007B1581"/>
    <w:rsid w:val="007B163E"/>
    <w:rsid w:val="007B1773"/>
    <w:rsid w:val="007B17FB"/>
    <w:rsid w:val="007B1850"/>
    <w:rsid w:val="007B2128"/>
    <w:rsid w:val="007B21A4"/>
    <w:rsid w:val="007B2507"/>
    <w:rsid w:val="007B2639"/>
    <w:rsid w:val="007B2843"/>
    <w:rsid w:val="007B2E85"/>
    <w:rsid w:val="007B2FAB"/>
    <w:rsid w:val="007B34CC"/>
    <w:rsid w:val="007B3BD2"/>
    <w:rsid w:val="007B40A2"/>
    <w:rsid w:val="007B47C9"/>
    <w:rsid w:val="007B48DF"/>
    <w:rsid w:val="007B4F45"/>
    <w:rsid w:val="007B511F"/>
    <w:rsid w:val="007B5202"/>
    <w:rsid w:val="007B5621"/>
    <w:rsid w:val="007B562A"/>
    <w:rsid w:val="007B5785"/>
    <w:rsid w:val="007B596A"/>
    <w:rsid w:val="007B5A06"/>
    <w:rsid w:val="007B5F78"/>
    <w:rsid w:val="007B62BD"/>
    <w:rsid w:val="007B646C"/>
    <w:rsid w:val="007B6495"/>
    <w:rsid w:val="007B6642"/>
    <w:rsid w:val="007B6700"/>
    <w:rsid w:val="007B6869"/>
    <w:rsid w:val="007B6A7B"/>
    <w:rsid w:val="007B6E0D"/>
    <w:rsid w:val="007B7236"/>
    <w:rsid w:val="007B72F5"/>
    <w:rsid w:val="007B775F"/>
    <w:rsid w:val="007B77D1"/>
    <w:rsid w:val="007B78AF"/>
    <w:rsid w:val="007B7C95"/>
    <w:rsid w:val="007B7EE4"/>
    <w:rsid w:val="007C029B"/>
    <w:rsid w:val="007C085B"/>
    <w:rsid w:val="007C09C8"/>
    <w:rsid w:val="007C0B9B"/>
    <w:rsid w:val="007C0D23"/>
    <w:rsid w:val="007C1665"/>
    <w:rsid w:val="007C1805"/>
    <w:rsid w:val="007C1AA8"/>
    <w:rsid w:val="007C2075"/>
    <w:rsid w:val="007C272E"/>
    <w:rsid w:val="007C27CA"/>
    <w:rsid w:val="007C29AF"/>
    <w:rsid w:val="007C2AC6"/>
    <w:rsid w:val="007C2B2D"/>
    <w:rsid w:val="007C2F8C"/>
    <w:rsid w:val="007C34FC"/>
    <w:rsid w:val="007C385F"/>
    <w:rsid w:val="007C3A07"/>
    <w:rsid w:val="007C3BE0"/>
    <w:rsid w:val="007C3EA3"/>
    <w:rsid w:val="007C413C"/>
    <w:rsid w:val="007C4245"/>
    <w:rsid w:val="007C4339"/>
    <w:rsid w:val="007C43B4"/>
    <w:rsid w:val="007C48C3"/>
    <w:rsid w:val="007C49CD"/>
    <w:rsid w:val="007C4DD4"/>
    <w:rsid w:val="007C4E1A"/>
    <w:rsid w:val="007C4E74"/>
    <w:rsid w:val="007C5146"/>
    <w:rsid w:val="007C51F0"/>
    <w:rsid w:val="007C520F"/>
    <w:rsid w:val="007C5518"/>
    <w:rsid w:val="007C5547"/>
    <w:rsid w:val="007C554A"/>
    <w:rsid w:val="007C5884"/>
    <w:rsid w:val="007C5F83"/>
    <w:rsid w:val="007C6191"/>
    <w:rsid w:val="007C6864"/>
    <w:rsid w:val="007C6AB9"/>
    <w:rsid w:val="007C6BB5"/>
    <w:rsid w:val="007C6E7D"/>
    <w:rsid w:val="007C6EC8"/>
    <w:rsid w:val="007C70B5"/>
    <w:rsid w:val="007C77F6"/>
    <w:rsid w:val="007C7C87"/>
    <w:rsid w:val="007D029D"/>
    <w:rsid w:val="007D04EE"/>
    <w:rsid w:val="007D072E"/>
    <w:rsid w:val="007D0752"/>
    <w:rsid w:val="007D0A59"/>
    <w:rsid w:val="007D0AAC"/>
    <w:rsid w:val="007D0BA3"/>
    <w:rsid w:val="007D0E55"/>
    <w:rsid w:val="007D0F89"/>
    <w:rsid w:val="007D0FAB"/>
    <w:rsid w:val="007D131F"/>
    <w:rsid w:val="007D1B41"/>
    <w:rsid w:val="007D1BF6"/>
    <w:rsid w:val="007D1C5A"/>
    <w:rsid w:val="007D296F"/>
    <w:rsid w:val="007D2A3D"/>
    <w:rsid w:val="007D2A7B"/>
    <w:rsid w:val="007D2D94"/>
    <w:rsid w:val="007D2F79"/>
    <w:rsid w:val="007D3359"/>
    <w:rsid w:val="007D3415"/>
    <w:rsid w:val="007D39D3"/>
    <w:rsid w:val="007D3E70"/>
    <w:rsid w:val="007D43CB"/>
    <w:rsid w:val="007D44BA"/>
    <w:rsid w:val="007D44DE"/>
    <w:rsid w:val="007D48AD"/>
    <w:rsid w:val="007D4A81"/>
    <w:rsid w:val="007D4ADB"/>
    <w:rsid w:val="007D4DD1"/>
    <w:rsid w:val="007D4E0E"/>
    <w:rsid w:val="007D56E2"/>
    <w:rsid w:val="007D57D6"/>
    <w:rsid w:val="007D5A6F"/>
    <w:rsid w:val="007D5CE3"/>
    <w:rsid w:val="007D5F7B"/>
    <w:rsid w:val="007D5FB2"/>
    <w:rsid w:val="007D6501"/>
    <w:rsid w:val="007D663F"/>
    <w:rsid w:val="007D67B3"/>
    <w:rsid w:val="007D6BBA"/>
    <w:rsid w:val="007D6E5D"/>
    <w:rsid w:val="007D6FD5"/>
    <w:rsid w:val="007D712E"/>
    <w:rsid w:val="007D72A6"/>
    <w:rsid w:val="007D7668"/>
    <w:rsid w:val="007D7840"/>
    <w:rsid w:val="007D7BA2"/>
    <w:rsid w:val="007E0696"/>
    <w:rsid w:val="007E0B32"/>
    <w:rsid w:val="007E0C6A"/>
    <w:rsid w:val="007E13EA"/>
    <w:rsid w:val="007E13FF"/>
    <w:rsid w:val="007E1B14"/>
    <w:rsid w:val="007E21A7"/>
    <w:rsid w:val="007E2473"/>
    <w:rsid w:val="007E2643"/>
    <w:rsid w:val="007E2B3F"/>
    <w:rsid w:val="007E310D"/>
    <w:rsid w:val="007E38DC"/>
    <w:rsid w:val="007E39E4"/>
    <w:rsid w:val="007E40A2"/>
    <w:rsid w:val="007E416A"/>
    <w:rsid w:val="007E42EF"/>
    <w:rsid w:val="007E43E7"/>
    <w:rsid w:val="007E44F0"/>
    <w:rsid w:val="007E4568"/>
    <w:rsid w:val="007E4D97"/>
    <w:rsid w:val="007E4E12"/>
    <w:rsid w:val="007E4E4A"/>
    <w:rsid w:val="007E4F46"/>
    <w:rsid w:val="007E50FA"/>
    <w:rsid w:val="007E5125"/>
    <w:rsid w:val="007E5163"/>
    <w:rsid w:val="007E55F7"/>
    <w:rsid w:val="007E565E"/>
    <w:rsid w:val="007E595F"/>
    <w:rsid w:val="007E5CC0"/>
    <w:rsid w:val="007E5E12"/>
    <w:rsid w:val="007E5FEC"/>
    <w:rsid w:val="007E66B4"/>
    <w:rsid w:val="007E691B"/>
    <w:rsid w:val="007E699E"/>
    <w:rsid w:val="007E6AF0"/>
    <w:rsid w:val="007E6C08"/>
    <w:rsid w:val="007E703E"/>
    <w:rsid w:val="007E70E9"/>
    <w:rsid w:val="007E71D6"/>
    <w:rsid w:val="007E73A6"/>
    <w:rsid w:val="007E73FE"/>
    <w:rsid w:val="007E7484"/>
    <w:rsid w:val="007E74F4"/>
    <w:rsid w:val="007E7656"/>
    <w:rsid w:val="007E76F3"/>
    <w:rsid w:val="007E7AC7"/>
    <w:rsid w:val="007E7B51"/>
    <w:rsid w:val="007F002D"/>
    <w:rsid w:val="007F1640"/>
    <w:rsid w:val="007F1AB8"/>
    <w:rsid w:val="007F21ED"/>
    <w:rsid w:val="007F24BC"/>
    <w:rsid w:val="007F2542"/>
    <w:rsid w:val="007F2704"/>
    <w:rsid w:val="007F27DE"/>
    <w:rsid w:val="007F27F0"/>
    <w:rsid w:val="007F2A0B"/>
    <w:rsid w:val="007F2F5F"/>
    <w:rsid w:val="007F30A2"/>
    <w:rsid w:val="007F3646"/>
    <w:rsid w:val="007F3E79"/>
    <w:rsid w:val="007F446A"/>
    <w:rsid w:val="007F44EE"/>
    <w:rsid w:val="007F4556"/>
    <w:rsid w:val="007F4718"/>
    <w:rsid w:val="007F4834"/>
    <w:rsid w:val="007F4A17"/>
    <w:rsid w:val="007F4C16"/>
    <w:rsid w:val="007F4C5A"/>
    <w:rsid w:val="007F5158"/>
    <w:rsid w:val="007F51D8"/>
    <w:rsid w:val="007F52FF"/>
    <w:rsid w:val="007F59B8"/>
    <w:rsid w:val="007F5B06"/>
    <w:rsid w:val="007F5C02"/>
    <w:rsid w:val="007F5D4A"/>
    <w:rsid w:val="007F6130"/>
    <w:rsid w:val="007F6C7A"/>
    <w:rsid w:val="007F70B0"/>
    <w:rsid w:val="007F717C"/>
    <w:rsid w:val="007F725D"/>
    <w:rsid w:val="007F784C"/>
    <w:rsid w:val="007F78A8"/>
    <w:rsid w:val="007F7E0D"/>
    <w:rsid w:val="007F7F15"/>
    <w:rsid w:val="00800052"/>
    <w:rsid w:val="00800208"/>
    <w:rsid w:val="008006CC"/>
    <w:rsid w:val="00800D43"/>
    <w:rsid w:val="00800DF7"/>
    <w:rsid w:val="00800F16"/>
    <w:rsid w:val="008016A2"/>
    <w:rsid w:val="008018C8"/>
    <w:rsid w:val="00801EC7"/>
    <w:rsid w:val="00802024"/>
    <w:rsid w:val="0080214D"/>
    <w:rsid w:val="008021E9"/>
    <w:rsid w:val="0080243E"/>
    <w:rsid w:val="008026CA"/>
    <w:rsid w:val="008026EB"/>
    <w:rsid w:val="008029D0"/>
    <w:rsid w:val="00802EF2"/>
    <w:rsid w:val="00803045"/>
    <w:rsid w:val="00803509"/>
    <w:rsid w:val="008036BD"/>
    <w:rsid w:val="008037E5"/>
    <w:rsid w:val="00803A14"/>
    <w:rsid w:val="00803A51"/>
    <w:rsid w:val="00803A6D"/>
    <w:rsid w:val="008040FF"/>
    <w:rsid w:val="00804208"/>
    <w:rsid w:val="0080427A"/>
    <w:rsid w:val="008044DE"/>
    <w:rsid w:val="008049F3"/>
    <w:rsid w:val="00804D28"/>
    <w:rsid w:val="00804D6E"/>
    <w:rsid w:val="00804E56"/>
    <w:rsid w:val="00805179"/>
    <w:rsid w:val="00805533"/>
    <w:rsid w:val="00805581"/>
    <w:rsid w:val="00805982"/>
    <w:rsid w:val="00805A88"/>
    <w:rsid w:val="00805F73"/>
    <w:rsid w:val="00806042"/>
    <w:rsid w:val="00806A81"/>
    <w:rsid w:val="00807C6E"/>
    <w:rsid w:val="00807F95"/>
    <w:rsid w:val="0081009E"/>
    <w:rsid w:val="00810645"/>
    <w:rsid w:val="008107B5"/>
    <w:rsid w:val="00810BB8"/>
    <w:rsid w:val="00810C5C"/>
    <w:rsid w:val="00810C92"/>
    <w:rsid w:val="00810D5F"/>
    <w:rsid w:val="00810E92"/>
    <w:rsid w:val="0081107F"/>
    <w:rsid w:val="00811253"/>
    <w:rsid w:val="00811664"/>
    <w:rsid w:val="0081177F"/>
    <w:rsid w:val="00811939"/>
    <w:rsid w:val="008120C3"/>
    <w:rsid w:val="008121D6"/>
    <w:rsid w:val="00812AAC"/>
    <w:rsid w:val="00812AB0"/>
    <w:rsid w:val="00812B90"/>
    <w:rsid w:val="00812BDD"/>
    <w:rsid w:val="00812C20"/>
    <w:rsid w:val="00812E15"/>
    <w:rsid w:val="008131B2"/>
    <w:rsid w:val="00813326"/>
    <w:rsid w:val="008135D7"/>
    <w:rsid w:val="00813826"/>
    <w:rsid w:val="00813A15"/>
    <w:rsid w:val="00813A26"/>
    <w:rsid w:val="00813A64"/>
    <w:rsid w:val="00813BD3"/>
    <w:rsid w:val="00813E5E"/>
    <w:rsid w:val="008145E5"/>
    <w:rsid w:val="00814DD3"/>
    <w:rsid w:val="00814E85"/>
    <w:rsid w:val="008150D7"/>
    <w:rsid w:val="008152D7"/>
    <w:rsid w:val="008153EB"/>
    <w:rsid w:val="00815837"/>
    <w:rsid w:val="00817349"/>
    <w:rsid w:val="0081743B"/>
    <w:rsid w:val="008177ED"/>
    <w:rsid w:val="00817915"/>
    <w:rsid w:val="00817EA3"/>
    <w:rsid w:val="00820470"/>
    <w:rsid w:val="00820895"/>
    <w:rsid w:val="00820CAB"/>
    <w:rsid w:val="00820D81"/>
    <w:rsid w:val="00820E43"/>
    <w:rsid w:val="008210B9"/>
    <w:rsid w:val="008212D5"/>
    <w:rsid w:val="00821385"/>
    <w:rsid w:val="0082168D"/>
    <w:rsid w:val="008216B2"/>
    <w:rsid w:val="00821862"/>
    <w:rsid w:val="00821DF7"/>
    <w:rsid w:val="008223B2"/>
    <w:rsid w:val="008225DA"/>
    <w:rsid w:val="0082283C"/>
    <w:rsid w:val="00822A42"/>
    <w:rsid w:val="0082327F"/>
    <w:rsid w:val="00823362"/>
    <w:rsid w:val="00823484"/>
    <w:rsid w:val="008234C8"/>
    <w:rsid w:val="00823C19"/>
    <w:rsid w:val="00823C7A"/>
    <w:rsid w:val="00823DC1"/>
    <w:rsid w:val="008244F9"/>
    <w:rsid w:val="008245F2"/>
    <w:rsid w:val="008248A5"/>
    <w:rsid w:val="008249A9"/>
    <w:rsid w:val="00824D3B"/>
    <w:rsid w:val="0082528F"/>
    <w:rsid w:val="00825393"/>
    <w:rsid w:val="0082548B"/>
    <w:rsid w:val="00825659"/>
    <w:rsid w:val="00825881"/>
    <w:rsid w:val="00825DC7"/>
    <w:rsid w:val="00826025"/>
    <w:rsid w:val="00826035"/>
    <w:rsid w:val="0082647B"/>
    <w:rsid w:val="008266B5"/>
    <w:rsid w:val="008266D8"/>
    <w:rsid w:val="0082690E"/>
    <w:rsid w:val="00827029"/>
    <w:rsid w:val="0082747A"/>
    <w:rsid w:val="00827555"/>
    <w:rsid w:val="0082775E"/>
    <w:rsid w:val="0082790A"/>
    <w:rsid w:val="00827939"/>
    <w:rsid w:val="00827A33"/>
    <w:rsid w:val="008301F2"/>
    <w:rsid w:val="00830AD1"/>
    <w:rsid w:val="00831333"/>
    <w:rsid w:val="00831668"/>
    <w:rsid w:val="00831897"/>
    <w:rsid w:val="00831A83"/>
    <w:rsid w:val="00831D69"/>
    <w:rsid w:val="00831E63"/>
    <w:rsid w:val="00831F67"/>
    <w:rsid w:val="00832E82"/>
    <w:rsid w:val="00833481"/>
    <w:rsid w:val="00833925"/>
    <w:rsid w:val="00833EA0"/>
    <w:rsid w:val="0083462B"/>
    <w:rsid w:val="008347A0"/>
    <w:rsid w:val="00834A9D"/>
    <w:rsid w:val="00835064"/>
    <w:rsid w:val="00835200"/>
    <w:rsid w:val="0083525F"/>
    <w:rsid w:val="008356C0"/>
    <w:rsid w:val="008356F6"/>
    <w:rsid w:val="008358B2"/>
    <w:rsid w:val="00835958"/>
    <w:rsid w:val="00835C03"/>
    <w:rsid w:val="008361BA"/>
    <w:rsid w:val="00836483"/>
    <w:rsid w:val="008367C8"/>
    <w:rsid w:val="00836A72"/>
    <w:rsid w:val="00836D73"/>
    <w:rsid w:val="00836E9E"/>
    <w:rsid w:val="008376F6"/>
    <w:rsid w:val="008378F6"/>
    <w:rsid w:val="008379EA"/>
    <w:rsid w:val="00837CBA"/>
    <w:rsid w:val="0084005D"/>
    <w:rsid w:val="008402BE"/>
    <w:rsid w:val="0084055D"/>
    <w:rsid w:val="00840692"/>
    <w:rsid w:val="00840782"/>
    <w:rsid w:val="0084080D"/>
    <w:rsid w:val="00840958"/>
    <w:rsid w:val="00840EA2"/>
    <w:rsid w:val="00841504"/>
    <w:rsid w:val="0084169D"/>
    <w:rsid w:val="008416CA"/>
    <w:rsid w:val="00841D8E"/>
    <w:rsid w:val="0084200E"/>
    <w:rsid w:val="00842276"/>
    <w:rsid w:val="00842521"/>
    <w:rsid w:val="00842560"/>
    <w:rsid w:val="008429DF"/>
    <w:rsid w:val="00842B54"/>
    <w:rsid w:val="00842CB6"/>
    <w:rsid w:val="00842CD0"/>
    <w:rsid w:val="00842E21"/>
    <w:rsid w:val="00843677"/>
    <w:rsid w:val="00843884"/>
    <w:rsid w:val="00843989"/>
    <w:rsid w:val="008439D7"/>
    <w:rsid w:val="00843D4B"/>
    <w:rsid w:val="008449E7"/>
    <w:rsid w:val="00845196"/>
    <w:rsid w:val="0084554C"/>
    <w:rsid w:val="00845780"/>
    <w:rsid w:val="00845B9E"/>
    <w:rsid w:val="00845C97"/>
    <w:rsid w:val="00845CE0"/>
    <w:rsid w:val="00845E94"/>
    <w:rsid w:val="00846466"/>
    <w:rsid w:val="008464D2"/>
    <w:rsid w:val="00846B38"/>
    <w:rsid w:val="00846E52"/>
    <w:rsid w:val="008479AF"/>
    <w:rsid w:val="00847B74"/>
    <w:rsid w:val="00847FA3"/>
    <w:rsid w:val="0085072F"/>
    <w:rsid w:val="00850757"/>
    <w:rsid w:val="0085087B"/>
    <w:rsid w:val="00850E0E"/>
    <w:rsid w:val="00850FF7"/>
    <w:rsid w:val="0085154C"/>
    <w:rsid w:val="00851572"/>
    <w:rsid w:val="00851853"/>
    <w:rsid w:val="0085187A"/>
    <w:rsid w:val="0085212D"/>
    <w:rsid w:val="008521B2"/>
    <w:rsid w:val="008524C4"/>
    <w:rsid w:val="00852542"/>
    <w:rsid w:val="00852A06"/>
    <w:rsid w:val="00852CAF"/>
    <w:rsid w:val="0085336A"/>
    <w:rsid w:val="008535F3"/>
    <w:rsid w:val="008538C3"/>
    <w:rsid w:val="00853A9D"/>
    <w:rsid w:val="00854052"/>
    <w:rsid w:val="00854499"/>
    <w:rsid w:val="00854555"/>
    <w:rsid w:val="00854557"/>
    <w:rsid w:val="008546E0"/>
    <w:rsid w:val="00854836"/>
    <w:rsid w:val="00854884"/>
    <w:rsid w:val="00854A4B"/>
    <w:rsid w:val="00854EEB"/>
    <w:rsid w:val="00854FA8"/>
    <w:rsid w:val="00855232"/>
    <w:rsid w:val="0085532E"/>
    <w:rsid w:val="008555F0"/>
    <w:rsid w:val="0085560E"/>
    <w:rsid w:val="008557D4"/>
    <w:rsid w:val="008564B5"/>
    <w:rsid w:val="00856849"/>
    <w:rsid w:val="00856957"/>
    <w:rsid w:val="008569FC"/>
    <w:rsid w:val="00856A82"/>
    <w:rsid w:val="00856EF4"/>
    <w:rsid w:val="00857118"/>
    <w:rsid w:val="00857B8F"/>
    <w:rsid w:val="00857D48"/>
    <w:rsid w:val="00857E96"/>
    <w:rsid w:val="00857EAF"/>
    <w:rsid w:val="00860AE6"/>
    <w:rsid w:val="008611A4"/>
    <w:rsid w:val="00861357"/>
    <w:rsid w:val="00861BB7"/>
    <w:rsid w:val="00861EA8"/>
    <w:rsid w:val="00861F02"/>
    <w:rsid w:val="008620B7"/>
    <w:rsid w:val="00862109"/>
    <w:rsid w:val="00862272"/>
    <w:rsid w:val="008623A9"/>
    <w:rsid w:val="00862637"/>
    <w:rsid w:val="008627F1"/>
    <w:rsid w:val="00862D1B"/>
    <w:rsid w:val="008630D9"/>
    <w:rsid w:val="008630F6"/>
    <w:rsid w:val="008632F6"/>
    <w:rsid w:val="00863394"/>
    <w:rsid w:val="00863486"/>
    <w:rsid w:val="0086378C"/>
    <w:rsid w:val="00863E06"/>
    <w:rsid w:val="008644DB"/>
    <w:rsid w:val="00864967"/>
    <w:rsid w:val="00864994"/>
    <w:rsid w:val="00864F5C"/>
    <w:rsid w:val="008655D3"/>
    <w:rsid w:val="0086581E"/>
    <w:rsid w:val="00865985"/>
    <w:rsid w:val="00865CB5"/>
    <w:rsid w:val="00865D60"/>
    <w:rsid w:val="008660EE"/>
    <w:rsid w:val="00866A1E"/>
    <w:rsid w:val="00866AAD"/>
    <w:rsid w:val="00866CFE"/>
    <w:rsid w:val="008671FA"/>
    <w:rsid w:val="00867639"/>
    <w:rsid w:val="008676B5"/>
    <w:rsid w:val="00867738"/>
    <w:rsid w:val="00867989"/>
    <w:rsid w:val="0087003C"/>
    <w:rsid w:val="008706BC"/>
    <w:rsid w:val="00870A2E"/>
    <w:rsid w:val="00870D9D"/>
    <w:rsid w:val="00871014"/>
    <w:rsid w:val="0087107D"/>
    <w:rsid w:val="0087118A"/>
    <w:rsid w:val="00871483"/>
    <w:rsid w:val="00871894"/>
    <w:rsid w:val="00871AA3"/>
    <w:rsid w:val="00871B1D"/>
    <w:rsid w:val="008720F3"/>
    <w:rsid w:val="00872673"/>
    <w:rsid w:val="00872CCD"/>
    <w:rsid w:val="00873076"/>
    <w:rsid w:val="008734F3"/>
    <w:rsid w:val="00873568"/>
    <w:rsid w:val="008735E8"/>
    <w:rsid w:val="00873EE0"/>
    <w:rsid w:val="00873EE9"/>
    <w:rsid w:val="00874242"/>
    <w:rsid w:val="0087444A"/>
    <w:rsid w:val="00874520"/>
    <w:rsid w:val="00874526"/>
    <w:rsid w:val="00874B5F"/>
    <w:rsid w:val="00874B6E"/>
    <w:rsid w:val="00874E12"/>
    <w:rsid w:val="00874EC4"/>
    <w:rsid w:val="00875223"/>
    <w:rsid w:val="0087565B"/>
    <w:rsid w:val="00875722"/>
    <w:rsid w:val="008757A7"/>
    <w:rsid w:val="00875ADC"/>
    <w:rsid w:val="00875ADF"/>
    <w:rsid w:val="00875D0D"/>
    <w:rsid w:val="00875EB6"/>
    <w:rsid w:val="00875EE7"/>
    <w:rsid w:val="00875F01"/>
    <w:rsid w:val="008764C8"/>
    <w:rsid w:val="0087693E"/>
    <w:rsid w:val="00876DA9"/>
    <w:rsid w:val="00876DD5"/>
    <w:rsid w:val="0087714A"/>
    <w:rsid w:val="008771D9"/>
    <w:rsid w:val="00877756"/>
    <w:rsid w:val="00877ADC"/>
    <w:rsid w:val="00877C70"/>
    <w:rsid w:val="00877C8F"/>
    <w:rsid w:val="00877D5C"/>
    <w:rsid w:val="00880065"/>
    <w:rsid w:val="0088027C"/>
    <w:rsid w:val="00880606"/>
    <w:rsid w:val="00880699"/>
    <w:rsid w:val="00880775"/>
    <w:rsid w:val="0088088A"/>
    <w:rsid w:val="00880D85"/>
    <w:rsid w:val="00880E0B"/>
    <w:rsid w:val="0088100D"/>
    <w:rsid w:val="00881223"/>
    <w:rsid w:val="00881249"/>
    <w:rsid w:val="00881255"/>
    <w:rsid w:val="008814DF"/>
    <w:rsid w:val="00881A5C"/>
    <w:rsid w:val="00881BBD"/>
    <w:rsid w:val="00882050"/>
    <w:rsid w:val="0088230E"/>
    <w:rsid w:val="0088235C"/>
    <w:rsid w:val="00882664"/>
    <w:rsid w:val="00882850"/>
    <w:rsid w:val="00882968"/>
    <w:rsid w:val="00882A63"/>
    <w:rsid w:val="00882DE1"/>
    <w:rsid w:val="008835CB"/>
    <w:rsid w:val="00883BC5"/>
    <w:rsid w:val="00883CA8"/>
    <w:rsid w:val="00883D18"/>
    <w:rsid w:val="00883DA1"/>
    <w:rsid w:val="008842BA"/>
    <w:rsid w:val="00884302"/>
    <w:rsid w:val="00884562"/>
    <w:rsid w:val="00884589"/>
    <w:rsid w:val="00884E61"/>
    <w:rsid w:val="00884F81"/>
    <w:rsid w:val="008858C1"/>
    <w:rsid w:val="00885B57"/>
    <w:rsid w:val="00885C9D"/>
    <w:rsid w:val="008862DF"/>
    <w:rsid w:val="0088632D"/>
    <w:rsid w:val="008864E0"/>
    <w:rsid w:val="00886701"/>
    <w:rsid w:val="00886BC9"/>
    <w:rsid w:val="00887443"/>
    <w:rsid w:val="00887470"/>
    <w:rsid w:val="008874B0"/>
    <w:rsid w:val="00887550"/>
    <w:rsid w:val="008878A6"/>
    <w:rsid w:val="00887AA0"/>
    <w:rsid w:val="00887C2A"/>
    <w:rsid w:val="00887EED"/>
    <w:rsid w:val="00887F68"/>
    <w:rsid w:val="00890611"/>
    <w:rsid w:val="008909CE"/>
    <w:rsid w:val="00890F99"/>
    <w:rsid w:val="008911F1"/>
    <w:rsid w:val="008917FA"/>
    <w:rsid w:val="00891FD8"/>
    <w:rsid w:val="0089212B"/>
    <w:rsid w:val="008921A1"/>
    <w:rsid w:val="00892512"/>
    <w:rsid w:val="0089279F"/>
    <w:rsid w:val="00892A39"/>
    <w:rsid w:val="0089338B"/>
    <w:rsid w:val="0089347E"/>
    <w:rsid w:val="00893690"/>
    <w:rsid w:val="008936E6"/>
    <w:rsid w:val="00893748"/>
    <w:rsid w:val="0089375D"/>
    <w:rsid w:val="00893991"/>
    <w:rsid w:val="00893CDB"/>
    <w:rsid w:val="00893E1D"/>
    <w:rsid w:val="00893F0D"/>
    <w:rsid w:val="00894459"/>
    <w:rsid w:val="008944CA"/>
    <w:rsid w:val="0089455A"/>
    <w:rsid w:val="008949FA"/>
    <w:rsid w:val="00894B73"/>
    <w:rsid w:val="00895002"/>
    <w:rsid w:val="0089507F"/>
    <w:rsid w:val="00895550"/>
    <w:rsid w:val="00895573"/>
    <w:rsid w:val="008955BE"/>
    <w:rsid w:val="00895ECD"/>
    <w:rsid w:val="0089607A"/>
    <w:rsid w:val="008966E1"/>
    <w:rsid w:val="008966F3"/>
    <w:rsid w:val="00896C57"/>
    <w:rsid w:val="00896D2F"/>
    <w:rsid w:val="00897084"/>
    <w:rsid w:val="008970EF"/>
    <w:rsid w:val="008971BF"/>
    <w:rsid w:val="00897564"/>
    <w:rsid w:val="00897C50"/>
    <w:rsid w:val="00897F07"/>
    <w:rsid w:val="008A024A"/>
    <w:rsid w:val="008A02B5"/>
    <w:rsid w:val="008A035A"/>
    <w:rsid w:val="008A05AC"/>
    <w:rsid w:val="008A08C8"/>
    <w:rsid w:val="008A0B08"/>
    <w:rsid w:val="008A0C4A"/>
    <w:rsid w:val="008A1846"/>
    <w:rsid w:val="008A1B0D"/>
    <w:rsid w:val="008A1EDF"/>
    <w:rsid w:val="008A1F2C"/>
    <w:rsid w:val="008A2282"/>
    <w:rsid w:val="008A2425"/>
    <w:rsid w:val="008A2A12"/>
    <w:rsid w:val="008A2B7E"/>
    <w:rsid w:val="008A2E5B"/>
    <w:rsid w:val="008A300C"/>
    <w:rsid w:val="008A32EA"/>
    <w:rsid w:val="008A343B"/>
    <w:rsid w:val="008A38AD"/>
    <w:rsid w:val="008A3C3D"/>
    <w:rsid w:val="008A3C65"/>
    <w:rsid w:val="008A3D53"/>
    <w:rsid w:val="008A4090"/>
    <w:rsid w:val="008A44FC"/>
    <w:rsid w:val="008A452A"/>
    <w:rsid w:val="008A480B"/>
    <w:rsid w:val="008A494B"/>
    <w:rsid w:val="008A4B1A"/>
    <w:rsid w:val="008A50EA"/>
    <w:rsid w:val="008A530F"/>
    <w:rsid w:val="008A5ECD"/>
    <w:rsid w:val="008A5F00"/>
    <w:rsid w:val="008A6156"/>
    <w:rsid w:val="008A6444"/>
    <w:rsid w:val="008A6680"/>
    <w:rsid w:val="008A6BAB"/>
    <w:rsid w:val="008A6D02"/>
    <w:rsid w:val="008A71B8"/>
    <w:rsid w:val="008A7291"/>
    <w:rsid w:val="008A7436"/>
    <w:rsid w:val="008A7857"/>
    <w:rsid w:val="008A78C2"/>
    <w:rsid w:val="008A7F97"/>
    <w:rsid w:val="008A7F9F"/>
    <w:rsid w:val="008B01FF"/>
    <w:rsid w:val="008B0783"/>
    <w:rsid w:val="008B0D28"/>
    <w:rsid w:val="008B0D88"/>
    <w:rsid w:val="008B101A"/>
    <w:rsid w:val="008B104E"/>
    <w:rsid w:val="008B13BC"/>
    <w:rsid w:val="008B172A"/>
    <w:rsid w:val="008B1911"/>
    <w:rsid w:val="008B1A0B"/>
    <w:rsid w:val="008B1A83"/>
    <w:rsid w:val="008B1A99"/>
    <w:rsid w:val="008B1CE3"/>
    <w:rsid w:val="008B21BD"/>
    <w:rsid w:val="008B247F"/>
    <w:rsid w:val="008B2678"/>
    <w:rsid w:val="008B267E"/>
    <w:rsid w:val="008B2B0B"/>
    <w:rsid w:val="008B3695"/>
    <w:rsid w:val="008B3BA9"/>
    <w:rsid w:val="008B3F4D"/>
    <w:rsid w:val="008B3FD3"/>
    <w:rsid w:val="008B43E4"/>
    <w:rsid w:val="008B44CC"/>
    <w:rsid w:val="008B471A"/>
    <w:rsid w:val="008B4825"/>
    <w:rsid w:val="008B4A22"/>
    <w:rsid w:val="008B52A7"/>
    <w:rsid w:val="008B54ED"/>
    <w:rsid w:val="008B55F4"/>
    <w:rsid w:val="008B5664"/>
    <w:rsid w:val="008B57F4"/>
    <w:rsid w:val="008B589D"/>
    <w:rsid w:val="008B5BB4"/>
    <w:rsid w:val="008B5CCB"/>
    <w:rsid w:val="008B5DA7"/>
    <w:rsid w:val="008B6533"/>
    <w:rsid w:val="008B66F4"/>
    <w:rsid w:val="008B6778"/>
    <w:rsid w:val="008B67EC"/>
    <w:rsid w:val="008B6844"/>
    <w:rsid w:val="008B6895"/>
    <w:rsid w:val="008B6C55"/>
    <w:rsid w:val="008B6E83"/>
    <w:rsid w:val="008B7064"/>
    <w:rsid w:val="008B7126"/>
    <w:rsid w:val="008B7A03"/>
    <w:rsid w:val="008B7D2D"/>
    <w:rsid w:val="008C058A"/>
    <w:rsid w:val="008C05F1"/>
    <w:rsid w:val="008C10D4"/>
    <w:rsid w:val="008C136F"/>
    <w:rsid w:val="008C16DB"/>
    <w:rsid w:val="008C16EB"/>
    <w:rsid w:val="008C173B"/>
    <w:rsid w:val="008C1CC1"/>
    <w:rsid w:val="008C1DDA"/>
    <w:rsid w:val="008C1E81"/>
    <w:rsid w:val="008C2959"/>
    <w:rsid w:val="008C2961"/>
    <w:rsid w:val="008C2B74"/>
    <w:rsid w:val="008C2CF4"/>
    <w:rsid w:val="008C2ED8"/>
    <w:rsid w:val="008C2F87"/>
    <w:rsid w:val="008C311E"/>
    <w:rsid w:val="008C3FAA"/>
    <w:rsid w:val="008C4090"/>
    <w:rsid w:val="008C40E6"/>
    <w:rsid w:val="008C41C7"/>
    <w:rsid w:val="008C493F"/>
    <w:rsid w:val="008C49E9"/>
    <w:rsid w:val="008C4AE5"/>
    <w:rsid w:val="008C50B9"/>
    <w:rsid w:val="008C5149"/>
    <w:rsid w:val="008C51C5"/>
    <w:rsid w:val="008C528B"/>
    <w:rsid w:val="008C5976"/>
    <w:rsid w:val="008C5FB5"/>
    <w:rsid w:val="008C608D"/>
    <w:rsid w:val="008C6663"/>
    <w:rsid w:val="008C6806"/>
    <w:rsid w:val="008C6A83"/>
    <w:rsid w:val="008C6BD2"/>
    <w:rsid w:val="008C6C58"/>
    <w:rsid w:val="008C6CEF"/>
    <w:rsid w:val="008C6D19"/>
    <w:rsid w:val="008C6D35"/>
    <w:rsid w:val="008C6F0E"/>
    <w:rsid w:val="008C719B"/>
    <w:rsid w:val="008C7299"/>
    <w:rsid w:val="008C7861"/>
    <w:rsid w:val="008C7AE6"/>
    <w:rsid w:val="008C7D43"/>
    <w:rsid w:val="008D023B"/>
    <w:rsid w:val="008D0278"/>
    <w:rsid w:val="008D02B2"/>
    <w:rsid w:val="008D03BE"/>
    <w:rsid w:val="008D05C2"/>
    <w:rsid w:val="008D0698"/>
    <w:rsid w:val="008D0856"/>
    <w:rsid w:val="008D0BA1"/>
    <w:rsid w:val="008D15D2"/>
    <w:rsid w:val="008D17A5"/>
    <w:rsid w:val="008D1894"/>
    <w:rsid w:val="008D1A38"/>
    <w:rsid w:val="008D1E5D"/>
    <w:rsid w:val="008D1F72"/>
    <w:rsid w:val="008D2226"/>
    <w:rsid w:val="008D22CC"/>
    <w:rsid w:val="008D243E"/>
    <w:rsid w:val="008D2CEB"/>
    <w:rsid w:val="008D328B"/>
    <w:rsid w:val="008D3638"/>
    <w:rsid w:val="008D3B3C"/>
    <w:rsid w:val="008D42AF"/>
    <w:rsid w:val="008D4AD7"/>
    <w:rsid w:val="008D4BD1"/>
    <w:rsid w:val="008D4BED"/>
    <w:rsid w:val="008D4D52"/>
    <w:rsid w:val="008D5584"/>
    <w:rsid w:val="008D5693"/>
    <w:rsid w:val="008D5756"/>
    <w:rsid w:val="008D58D3"/>
    <w:rsid w:val="008D58DA"/>
    <w:rsid w:val="008D594F"/>
    <w:rsid w:val="008D5AE5"/>
    <w:rsid w:val="008D5BA0"/>
    <w:rsid w:val="008D5C85"/>
    <w:rsid w:val="008D61A4"/>
    <w:rsid w:val="008D63EC"/>
    <w:rsid w:val="008D6705"/>
    <w:rsid w:val="008D6EC9"/>
    <w:rsid w:val="008D6F0F"/>
    <w:rsid w:val="008D7082"/>
    <w:rsid w:val="008D733A"/>
    <w:rsid w:val="008D736E"/>
    <w:rsid w:val="008D7765"/>
    <w:rsid w:val="008D7AC7"/>
    <w:rsid w:val="008D7EAF"/>
    <w:rsid w:val="008E0038"/>
    <w:rsid w:val="008E02EF"/>
    <w:rsid w:val="008E03FC"/>
    <w:rsid w:val="008E0537"/>
    <w:rsid w:val="008E07CF"/>
    <w:rsid w:val="008E0D34"/>
    <w:rsid w:val="008E10B8"/>
    <w:rsid w:val="008E15CF"/>
    <w:rsid w:val="008E16F2"/>
    <w:rsid w:val="008E20A5"/>
    <w:rsid w:val="008E25E8"/>
    <w:rsid w:val="008E2ED4"/>
    <w:rsid w:val="008E2F79"/>
    <w:rsid w:val="008E308B"/>
    <w:rsid w:val="008E3258"/>
    <w:rsid w:val="008E3473"/>
    <w:rsid w:val="008E34B6"/>
    <w:rsid w:val="008E383C"/>
    <w:rsid w:val="008E3B2D"/>
    <w:rsid w:val="008E3B59"/>
    <w:rsid w:val="008E3C39"/>
    <w:rsid w:val="008E3E3D"/>
    <w:rsid w:val="008E3F16"/>
    <w:rsid w:val="008E4080"/>
    <w:rsid w:val="008E44AA"/>
    <w:rsid w:val="008E45C2"/>
    <w:rsid w:val="008E481F"/>
    <w:rsid w:val="008E4D4E"/>
    <w:rsid w:val="008E4D68"/>
    <w:rsid w:val="008E4E60"/>
    <w:rsid w:val="008E53B7"/>
    <w:rsid w:val="008E550B"/>
    <w:rsid w:val="008E5787"/>
    <w:rsid w:val="008E591A"/>
    <w:rsid w:val="008E5A70"/>
    <w:rsid w:val="008E5B8B"/>
    <w:rsid w:val="008E62E9"/>
    <w:rsid w:val="008E6CF2"/>
    <w:rsid w:val="008E70E4"/>
    <w:rsid w:val="008E7617"/>
    <w:rsid w:val="008E7820"/>
    <w:rsid w:val="008E7D3D"/>
    <w:rsid w:val="008E7D79"/>
    <w:rsid w:val="008E7ED5"/>
    <w:rsid w:val="008F00E2"/>
    <w:rsid w:val="008F0193"/>
    <w:rsid w:val="008F02DF"/>
    <w:rsid w:val="008F06AF"/>
    <w:rsid w:val="008F0F43"/>
    <w:rsid w:val="008F1088"/>
    <w:rsid w:val="008F1281"/>
    <w:rsid w:val="008F129A"/>
    <w:rsid w:val="008F132F"/>
    <w:rsid w:val="008F1399"/>
    <w:rsid w:val="008F14F7"/>
    <w:rsid w:val="008F16BF"/>
    <w:rsid w:val="008F1932"/>
    <w:rsid w:val="008F19E3"/>
    <w:rsid w:val="008F1FCB"/>
    <w:rsid w:val="008F2038"/>
    <w:rsid w:val="008F20A6"/>
    <w:rsid w:val="008F235B"/>
    <w:rsid w:val="008F2563"/>
    <w:rsid w:val="008F2738"/>
    <w:rsid w:val="008F2790"/>
    <w:rsid w:val="008F28D2"/>
    <w:rsid w:val="008F29E7"/>
    <w:rsid w:val="008F2A6E"/>
    <w:rsid w:val="008F2CB0"/>
    <w:rsid w:val="008F2ED8"/>
    <w:rsid w:val="008F2F0F"/>
    <w:rsid w:val="008F3125"/>
    <w:rsid w:val="008F3504"/>
    <w:rsid w:val="008F36C9"/>
    <w:rsid w:val="008F36FA"/>
    <w:rsid w:val="008F3BAD"/>
    <w:rsid w:val="008F4264"/>
    <w:rsid w:val="008F4647"/>
    <w:rsid w:val="008F46D5"/>
    <w:rsid w:val="008F48F6"/>
    <w:rsid w:val="008F4EFF"/>
    <w:rsid w:val="008F517C"/>
    <w:rsid w:val="008F5476"/>
    <w:rsid w:val="008F5672"/>
    <w:rsid w:val="008F59FA"/>
    <w:rsid w:val="008F5B18"/>
    <w:rsid w:val="008F5E16"/>
    <w:rsid w:val="008F698E"/>
    <w:rsid w:val="008F6A57"/>
    <w:rsid w:val="008F6ADC"/>
    <w:rsid w:val="008F6B16"/>
    <w:rsid w:val="008F6E7C"/>
    <w:rsid w:val="008F7016"/>
    <w:rsid w:val="008F73EA"/>
    <w:rsid w:val="008F760D"/>
    <w:rsid w:val="008F7675"/>
    <w:rsid w:val="008F77D4"/>
    <w:rsid w:val="008F7B32"/>
    <w:rsid w:val="008F7E76"/>
    <w:rsid w:val="009000C0"/>
    <w:rsid w:val="00900288"/>
    <w:rsid w:val="009007A9"/>
    <w:rsid w:val="009009A7"/>
    <w:rsid w:val="009009EE"/>
    <w:rsid w:val="009013DE"/>
    <w:rsid w:val="00901831"/>
    <w:rsid w:val="00901F03"/>
    <w:rsid w:val="009023B3"/>
    <w:rsid w:val="00902611"/>
    <w:rsid w:val="00902648"/>
    <w:rsid w:val="00902722"/>
    <w:rsid w:val="00902E1D"/>
    <w:rsid w:val="00902F35"/>
    <w:rsid w:val="00903192"/>
    <w:rsid w:val="009032D8"/>
    <w:rsid w:val="0090372C"/>
    <w:rsid w:val="00903C92"/>
    <w:rsid w:val="00903E78"/>
    <w:rsid w:val="009043E7"/>
    <w:rsid w:val="0090472B"/>
    <w:rsid w:val="00904A41"/>
    <w:rsid w:val="00904B38"/>
    <w:rsid w:val="00904BEB"/>
    <w:rsid w:val="00904F80"/>
    <w:rsid w:val="00905156"/>
    <w:rsid w:val="00905399"/>
    <w:rsid w:val="009059B1"/>
    <w:rsid w:val="00905DF1"/>
    <w:rsid w:val="009061AB"/>
    <w:rsid w:val="00906275"/>
    <w:rsid w:val="009062FC"/>
    <w:rsid w:val="009063CA"/>
    <w:rsid w:val="00906595"/>
    <w:rsid w:val="0090697F"/>
    <w:rsid w:val="00906FE6"/>
    <w:rsid w:val="009070EA"/>
    <w:rsid w:val="0090751F"/>
    <w:rsid w:val="00907E2C"/>
    <w:rsid w:val="00910600"/>
    <w:rsid w:val="00910956"/>
    <w:rsid w:val="00910C1A"/>
    <w:rsid w:val="00910EDF"/>
    <w:rsid w:val="0091122F"/>
    <w:rsid w:val="009114E9"/>
    <w:rsid w:val="00911DA4"/>
    <w:rsid w:val="0091221F"/>
    <w:rsid w:val="009129D9"/>
    <w:rsid w:val="00912A3D"/>
    <w:rsid w:val="00912E79"/>
    <w:rsid w:val="009132F6"/>
    <w:rsid w:val="00913382"/>
    <w:rsid w:val="00913A24"/>
    <w:rsid w:val="00913C31"/>
    <w:rsid w:val="00914006"/>
    <w:rsid w:val="00914242"/>
    <w:rsid w:val="00914371"/>
    <w:rsid w:val="00914C24"/>
    <w:rsid w:val="00915154"/>
    <w:rsid w:val="0091517E"/>
    <w:rsid w:val="009154C9"/>
    <w:rsid w:val="009155C9"/>
    <w:rsid w:val="00915600"/>
    <w:rsid w:val="009156CE"/>
    <w:rsid w:val="00915BFE"/>
    <w:rsid w:val="00915CE5"/>
    <w:rsid w:val="00915D16"/>
    <w:rsid w:val="00916537"/>
    <w:rsid w:val="0091684E"/>
    <w:rsid w:val="00916A69"/>
    <w:rsid w:val="00917186"/>
    <w:rsid w:val="009172B5"/>
    <w:rsid w:val="00917561"/>
    <w:rsid w:val="0091767D"/>
    <w:rsid w:val="00917860"/>
    <w:rsid w:val="00917F12"/>
    <w:rsid w:val="00920083"/>
    <w:rsid w:val="0092008B"/>
    <w:rsid w:val="00920109"/>
    <w:rsid w:val="00920162"/>
    <w:rsid w:val="00920435"/>
    <w:rsid w:val="009207A5"/>
    <w:rsid w:val="00920A7E"/>
    <w:rsid w:val="00920EC2"/>
    <w:rsid w:val="00920F23"/>
    <w:rsid w:val="00921135"/>
    <w:rsid w:val="009218F5"/>
    <w:rsid w:val="00921C4E"/>
    <w:rsid w:val="00921C51"/>
    <w:rsid w:val="00921D45"/>
    <w:rsid w:val="00922148"/>
    <w:rsid w:val="0092230E"/>
    <w:rsid w:val="0092284B"/>
    <w:rsid w:val="00922864"/>
    <w:rsid w:val="0092286B"/>
    <w:rsid w:val="00922C4A"/>
    <w:rsid w:val="00922F60"/>
    <w:rsid w:val="00922F94"/>
    <w:rsid w:val="00923B49"/>
    <w:rsid w:val="00924246"/>
    <w:rsid w:val="00924E6E"/>
    <w:rsid w:val="00924EDF"/>
    <w:rsid w:val="00924F1A"/>
    <w:rsid w:val="009251B7"/>
    <w:rsid w:val="00925408"/>
    <w:rsid w:val="009256D9"/>
    <w:rsid w:val="00925C93"/>
    <w:rsid w:val="00925D6C"/>
    <w:rsid w:val="00925F55"/>
    <w:rsid w:val="009267E1"/>
    <w:rsid w:val="0092726F"/>
    <w:rsid w:val="00927A51"/>
    <w:rsid w:val="00927C2A"/>
    <w:rsid w:val="00927E1C"/>
    <w:rsid w:val="00927EDF"/>
    <w:rsid w:val="00930687"/>
    <w:rsid w:val="00930874"/>
    <w:rsid w:val="00930917"/>
    <w:rsid w:val="009309AD"/>
    <w:rsid w:val="00930FA2"/>
    <w:rsid w:val="00931290"/>
    <w:rsid w:val="00931628"/>
    <w:rsid w:val="009317B0"/>
    <w:rsid w:val="00931A91"/>
    <w:rsid w:val="00931ED3"/>
    <w:rsid w:val="00931FE4"/>
    <w:rsid w:val="00931FED"/>
    <w:rsid w:val="00932085"/>
    <w:rsid w:val="0093215A"/>
    <w:rsid w:val="009322D4"/>
    <w:rsid w:val="0093266A"/>
    <w:rsid w:val="009329C9"/>
    <w:rsid w:val="009329ED"/>
    <w:rsid w:val="00932A0B"/>
    <w:rsid w:val="00932AFA"/>
    <w:rsid w:val="009331C5"/>
    <w:rsid w:val="0093364F"/>
    <w:rsid w:val="0093396B"/>
    <w:rsid w:val="00933AE5"/>
    <w:rsid w:val="009340D1"/>
    <w:rsid w:val="009342A7"/>
    <w:rsid w:val="009343DB"/>
    <w:rsid w:val="00934657"/>
    <w:rsid w:val="00934823"/>
    <w:rsid w:val="009348F6"/>
    <w:rsid w:val="00934A33"/>
    <w:rsid w:val="00934CE4"/>
    <w:rsid w:val="0093531C"/>
    <w:rsid w:val="00935687"/>
    <w:rsid w:val="00935713"/>
    <w:rsid w:val="0093585F"/>
    <w:rsid w:val="00935FE3"/>
    <w:rsid w:val="009362A7"/>
    <w:rsid w:val="00936572"/>
    <w:rsid w:val="00936718"/>
    <w:rsid w:val="00936A76"/>
    <w:rsid w:val="00936B66"/>
    <w:rsid w:val="00936BA2"/>
    <w:rsid w:val="00937188"/>
    <w:rsid w:val="0093737B"/>
    <w:rsid w:val="00937643"/>
    <w:rsid w:val="00940072"/>
    <w:rsid w:val="009403C4"/>
    <w:rsid w:val="00940657"/>
    <w:rsid w:val="00940754"/>
    <w:rsid w:val="00941391"/>
    <w:rsid w:val="009416B3"/>
    <w:rsid w:val="00941BB9"/>
    <w:rsid w:val="00941C8A"/>
    <w:rsid w:val="00941DC6"/>
    <w:rsid w:val="009425E2"/>
    <w:rsid w:val="009428FE"/>
    <w:rsid w:val="009429B8"/>
    <w:rsid w:val="00942A48"/>
    <w:rsid w:val="00942A8E"/>
    <w:rsid w:val="00942B39"/>
    <w:rsid w:val="00942BAD"/>
    <w:rsid w:val="00942DC7"/>
    <w:rsid w:val="00942DEF"/>
    <w:rsid w:val="00942E6A"/>
    <w:rsid w:val="00942FF5"/>
    <w:rsid w:val="009430B2"/>
    <w:rsid w:val="0094316D"/>
    <w:rsid w:val="00943191"/>
    <w:rsid w:val="00943562"/>
    <w:rsid w:val="0094383C"/>
    <w:rsid w:val="00943BD2"/>
    <w:rsid w:val="00943CDA"/>
    <w:rsid w:val="00943D41"/>
    <w:rsid w:val="00944059"/>
    <w:rsid w:val="009443AE"/>
    <w:rsid w:val="009448D1"/>
    <w:rsid w:val="00944BB6"/>
    <w:rsid w:val="00944E9F"/>
    <w:rsid w:val="00945012"/>
    <w:rsid w:val="0094510B"/>
    <w:rsid w:val="009456ED"/>
    <w:rsid w:val="0094589C"/>
    <w:rsid w:val="0094591E"/>
    <w:rsid w:val="00945B1B"/>
    <w:rsid w:val="009460B1"/>
    <w:rsid w:val="009462B0"/>
    <w:rsid w:val="00946C4D"/>
    <w:rsid w:val="00946CE5"/>
    <w:rsid w:val="009470BA"/>
    <w:rsid w:val="009471FB"/>
    <w:rsid w:val="0094796D"/>
    <w:rsid w:val="009479B6"/>
    <w:rsid w:val="009479FC"/>
    <w:rsid w:val="00947B0D"/>
    <w:rsid w:val="0095041B"/>
    <w:rsid w:val="00950F25"/>
    <w:rsid w:val="009510BD"/>
    <w:rsid w:val="009513A9"/>
    <w:rsid w:val="0095194B"/>
    <w:rsid w:val="00951D1C"/>
    <w:rsid w:val="00951F0A"/>
    <w:rsid w:val="0095294A"/>
    <w:rsid w:val="00952A1D"/>
    <w:rsid w:val="00952B46"/>
    <w:rsid w:val="00952DFC"/>
    <w:rsid w:val="00952F96"/>
    <w:rsid w:val="009534C3"/>
    <w:rsid w:val="00953514"/>
    <w:rsid w:val="00953551"/>
    <w:rsid w:val="00953A8E"/>
    <w:rsid w:val="00953DCC"/>
    <w:rsid w:val="0095409F"/>
    <w:rsid w:val="0095428B"/>
    <w:rsid w:val="00954682"/>
    <w:rsid w:val="009546ED"/>
    <w:rsid w:val="009549DC"/>
    <w:rsid w:val="00954DBE"/>
    <w:rsid w:val="00954EC2"/>
    <w:rsid w:val="009551D0"/>
    <w:rsid w:val="00955325"/>
    <w:rsid w:val="0095533A"/>
    <w:rsid w:val="009555BD"/>
    <w:rsid w:val="0095585B"/>
    <w:rsid w:val="0095593C"/>
    <w:rsid w:val="0095641C"/>
    <w:rsid w:val="009567A9"/>
    <w:rsid w:val="00956C21"/>
    <w:rsid w:val="00956CC3"/>
    <w:rsid w:val="00957163"/>
    <w:rsid w:val="00957491"/>
    <w:rsid w:val="0095796C"/>
    <w:rsid w:val="00957C6A"/>
    <w:rsid w:val="00957FEB"/>
    <w:rsid w:val="0096005E"/>
    <w:rsid w:val="00960661"/>
    <w:rsid w:val="0096099E"/>
    <w:rsid w:val="00960A9C"/>
    <w:rsid w:val="00960AEF"/>
    <w:rsid w:val="00960CAB"/>
    <w:rsid w:val="00960FB7"/>
    <w:rsid w:val="00961521"/>
    <w:rsid w:val="00961542"/>
    <w:rsid w:val="0096156F"/>
    <w:rsid w:val="0096183F"/>
    <w:rsid w:val="00961905"/>
    <w:rsid w:val="00961932"/>
    <w:rsid w:val="00961AA8"/>
    <w:rsid w:val="0096220A"/>
    <w:rsid w:val="00962688"/>
    <w:rsid w:val="009626E1"/>
    <w:rsid w:val="00962719"/>
    <w:rsid w:val="00962978"/>
    <w:rsid w:val="00962A14"/>
    <w:rsid w:val="00962CC3"/>
    <w:rsid w:val="00963053"/>
    <w:rsid w:val="0096319F"/>
    <w:rsid w:val="009634CC"/>
    <w:rsid w:val="00963864"/>
    <w:rsid w:val="00963E11"/>
    <w:rsid w:val="00963E81"/>
    <w:rsid w:val="00963FE7"/>
    <w:rsid w:val="0096401A"/>
    <w:rsid w:val="0096407E"/>
    <w:rsid w:val="009640E4"/>
    <w:rsid w:val="0096453C"/>
    <w:rsid w:val="00964947"/>
    <w:rsid w:val="00964D0B"/>
    <w:rsid w:val="00965882"/>
    <w:rsid w:val="009658D7"/>
    <w:rsid w:val="00965980"/>
    <w:rsid w:val="00965C7B"/>
    <w:rsid w:val="00965C9C"/>
    <w:rsid w:val="0096643E"/>
    <w:rsid w:val="00966517"/>
    <w:rsid w:val="009669F9"/>
    <w:rsid w:val="00966CB9"/>
    <w:rsid w:val="00966CFA"/>
    <w:rsid w:val="009675C4"/>
    <w:rsid w:val="00967799"/>
    <w:rsid w:val="00967812"/>
    <w:rsid w:val="00967818"/>
    <w:rsid w:val="0096795E"/>
    <w:rsid w:val="00967DA9"/>
    <w:rsid w:val="00970451"/>
    <w:rsid w:val="009706A0"/>
    <w:rsid w:val="0097096A"/>
    <w:rsid w:val="00970E90"/>
    <w:rsid w:val="009718E8"/>
    <w:rsid w:val="00971C01"/>
    <w:rsid w:val="0097212C"/>
    <w:rsid w:val="00972578"/>
    <w:rsid w:val="00972588"/>
    <w:rsid w:val="009729DB"/>
    <w:rsid w:val="00972A0D"/>
    <w:rsid w:val="00972A4B"/>
    <w:rsid w:val="00972DAD"/>
    <w:rsid w:val="00972F41"/>
    <w:rsid w:val="00973106"/>
    <w:rsid w:val="009735B2"/>
    <w:rsid w:val="009735DC"/>
    <w:rsid w:val="009736D7"/>
    <w:rsid w:val="00973A36"/>
    <w:rsid w:val="00973BA8"/>
    <w:rsid w:val="00974053"/>
    <w:rsid w:val="0097419A"/>
    <w:rsid w:val="009741F1"/>
    <w:rsid w:val="009742BB"/>
    <w:rsid w:val="009744B5"/>
    <w:rsid w:val="009745AA"/>
    <w:rsid w:val="00974B76"/>
    <w:rsid w:val="0097504E"/>
    <w:rsid w:val="00975293"/>
    <w:rsid w:val="00975423"/>
    <w:rsid w:val="009756A3"/>
    <w:rsid w:val="0097596A"/>
    <w:rsid w:val="00975C6A"/>
    <w:rsid w:val="00975E0E"/>
    <w:rsid w:val="00975EFD"/>
    <w:rsid w:val="009760F6"/>
    <w:rsid w:val="00976423"/>
    <w:rsid w:val="009765A6"/>
    <w:rsid w:val="00976A24"/>
    <w:rsid w:val="00976BE6"/>
    <w:rsid w:val="00976D4A"/>
    <w:rsid w:val="009773AF"/>
    <w:rsid w:val="009773FC"/>
    <w:rsid w:val="00977542"/>
    <w:rsid w:val="00977691"/>
    <w:rsid w:val="009777F0"/>
    <w:rsid w:val="0097786C"/>
    <w:rsid w:val="00977DBE"/>
    <w:rsid w:val="00980316"/>
    <w:rsid w:val="00980499"/>
    <w:rsid w:val="00980736"/>
    <w:rsid w:val="00980898"/>
    <w:rsid w:val="009808C7"/>
    <w:rsid w:val="00980A6F"/>
    <w:rsid w:val="00980F30"/>
    <w:rsid w:val="0098109A"/>
    <w:rsid w:val="009810A4"/>
    <w:rsid w:val="009812A8"/>
    <w:rsid w:val="0098164C"/>
    <w:rsid w:val="00981CE1"/>
    <w:rsid w:val="00982103"/>
    <w:rsid w:val="0098234F"/>
    <w:rsid w:val="0098253E"/>
    <w:rsid w:val="00983112"/>
    <w:rsid w:val="009833AA"/>
    <w:rsid w:val="00983462"/>
    <w:rsid w:val="00983623"/>
    <w:rsid w:val="00983648"/>
    <w:rsid w:val="009838BC"/>
    <w:rsid w:val="009838D4"/>
    <w:rsid w:val="00983C38"/>
    <w:rsid w:val="00983EAB"/>
    <w:rsid w:val="00983FE2"/>
    <w:rsid w:val="0098447D"/>
    <w:rsid w:val="0098480B"/>
    <w:rsid w:val="00984A21"/>
    <w:rsid w:val="00984B34"/>
    <w:rsid w:val="00984E6C"/>
    <w:rsid w:val="00984F4B"/>
    <w:rsid w:val="00985011"/>
    <w:rsid w:val="009854F6"/>
    <w:rsid w:val="00985524"/>
    <w:rsid w:val="00985712"/>
    <w:rsid w:val="0098583E"/>
    <w:rsid w:val="00985AAB"/>
    <w:rsid w:val="00985F3B"/>
    <w:rsid w:val="009860AD"/>
    <w:rsid w:val="00986289"/>
    <w:rsid w:val="009865B3"/>
    <w:rsid w:val="00986AC2"/>
    <w:rsid w:val="00986EBE"/>
    <w:rsid w:val="009870CC"/>
    <w:rsid w:val="0098723A"/>
    <w:rsid w:val="00987572"/>
    <w:rsid w:val="00987754"/>
    <w:rsid w:val="00987CF1"/>
    <w:rsid w:val="00987D5C"/>
    <w:rsid w:val="0099011F"/>
    <w:rsid w:val="00990193"/>
    <w:rsid w:val="0099019C"/>
    <w:rsid w:val="009905BF"/>
    <w:rsid w:val="0099067B"/>
    <w:rsid w:val="00990718"/>
    <w:rsid w:val="009909FF"/>
    <w:rsid w:val="00990A75"/>
    <w:rsid w:val="0099104E"/>
    <w:rsid w:val="009918C3"/>
    <w:rsid w:val="00991D18"/>
    <w:rsid w:val="00991FCA"/>
    <w:rsid w:val="009922DA"/>
    <w:rsid w:val="00992D7C"/>
    <w:rsid w:val="00992E3F"/>
    <w:rsid w:val="00993692"/>
    <w:rsid w:val="0099398B"/>
    <w:rsid w:val="00993A17"/>
    <w:rsid w:val="00993BF9"/>
    <w:rsid w:val="0099454E"/>
    <w:rsid w:val="00994734"/>
    <w:rsid w:val="00994900"/>
    <w:rsid w:val="00994B21"/>
    <w:rsid w:val="00994B83"/>
    <w:rsid w:val="009950EE"/>
    <w:rsid w:val="00995208"/>
    <w:rsid w:val="00995740"/>
    <w:rsid w:val="0099584F"/>
    <w:rsid w:val="00995A8F"/>
    <w:rsid w:val="00995C37"/>
    <w:rsid w:val="00995C4D"/>
    <w:rsid w:val="00996898"/>
    <w:rsid w:val="009968A0"/>
    <w:rsid w:val="00996B94"/>
    <w:rsid w:val="00996C8B"/>
    <w:rsid w:val="009974C2"/>
    <w:rsid w:val="009976AB"/>
    <w:rsid w:val="00997758"/>
    <w:rsid w:val="00997A74"/>
    <w:rsid w:val="00997E30"/>
    <w:rsid w:val="00997EA0"/>
    <w:rsid w:val="009A0211"/>
    <w:rsid w:val="009A0340"/>
    <w:rsid w:val="009A07B6"/>
    <w:rsid w:val="009A07DF"/>
    <w:rsid w:val="009A0987"/>
    <w:rsid w:val="009A0A5C"/>
    <w:rsid w:val="009A0DB2"/>
    <w:rsid w:val="009A1688"/>
    <w:rsid w:val="009A18F2"/>
    <w:rsid w:val="009A193F"/>
    <w:rsid w:val="009A1CD8"/>
    <w:rsid w:val="009A1E40"/>
    <w:rsid w:val="009A220E"/>
    <w:rsid w:val="009A24C4"/>
    <w:rsid w:val="009A27F5"/>
    <w:rsid w:val="009A2856"/>
    <w:rsid w:val="009A2B90"/>
    <w:rsid w:val="009A2F64"/>
    <w:rsid w:val="009A31C2"/>
    <w:rsid w:val="009A31EA"/>
    <w:rsid w:val="009A3F58"/>
    <w:rsid w:val="009A44AE"/>
    <w:rsid w:val="009A4859"/>
    <w:rsid w:val="009A4D8D"/>
    <w:rsid w:val="009A4DE7"/>
    <w:rsid w:val="009A5F6B"/>
    <w:rsid w:val="009A64CE"/>
    <w:rsid w:val="009A65DC"/>
    <w:rsid w:val="009A69E8"/>
    <w:rsid w:val="009A6D3D"/>
    <w:rsid w:val="009A74A8"/>
    <w:rsid w:val="009A7945"/>
    <w:rsid w:val="009A7C5B"/>
    <w:rsid w:val="009A7D05"/>
    <w:rsid w:val="009A7F49"/>
    <w:rsid w:val="009B0289"/>
    <w:rsid w:val="009B03C2"/>
    <w:rsid w:val="009B080A"/>
    <w:rsid w:val="009B0B8D"/>
    <w:rsid w:val="009B0C3D"/>
    <w:rsid w:val="009B0FF8"/>
    <w:rsid w:val="009B127F"/>
    <w:rsid w:val="009B1ED2"/>
    <w:rsid w:val="009B1FA0"/>
    <w:rsid w:val="009B2513"/>
    <w:rsid w:val="009B2B78"/>
    <w:rsid w:val="009B2FE2"/>
    <w:rsid w:val="009B31B7"/>
    <w:rsid w:val="009B325A"/>
    <w:rsid w:val="009B36F8"/>
    <w:rsid w:val="009B3BA0"/>
    <w:rsid w:val="009B3CDA"/>
    <w:rsid w:val="009B3CE5"/>
    <w:rsid w:val="009B3EB0"/>
    <w:rsid w:val="009B4229"/>
    <w:rsid w:val="009B4244"/>
    <w:rsid w:val="009B4832"/>
    <w:rsid w:val="009B483D"/>
    <w:rsid w:val="009B484C"/>
    <w:rsid w:val="009B49EB"/>
    <w:rsid w:val="009B5049"/>
    <w:rsid w:val="009B51AF"/>
    <w:rsid w:val="009B51E4"/>
    <w:rsid w:val="009B543A"/>
    <w:rsid w:val="009B5529"/>
    <w:rsid w:val="009B5674"/>
    <w:rsid w:val="009B571B"/>
    <w:rsid w:val="009B6B39"/>
    <w:rsid w:val="009B6F9B"/>
    <w:rsid w:val="009B734A"/>
    <w:rsid w:val="009B7B2C"/>
    <w:rsid w:val="009B7E96"/>
    <w:rsid w:val="009C04F1"/>
    <w:rsid w:val="009C05F4"/>
    <w:rsid w:val="009C108C"/>
    <w:rsid w:val="009C10FE"/>
    <w:rsid w:val="009C114D"/>
    <w:rsid w:val="009C1205"/>
    <w:rsid w:val="009C1207"/>
    <w:rsid w:val="009C13C8"/>
    <w:rsid w:val="009C145B"/>
    <w:rsid w:val="009C151E"/>
    <w:rsid w:val="009C18C3"/>
    <w:rsid w:val="009C1DC8"/>
    <w:rsid w:val="009C1E13"/>
    <w:rsid w:val="009C1F93"/>
    <w:rsid w:val="009C245D"/>
    <w:rsid w:val="009C2508"/>
    <w:rsid w:val="009C2C19"/>
    <w:rsid w:val="009C3347"/>
    <w:rsid w:val="009C3595"/>
    <w:rsid w:val="009C362A"/>
    <w:rsid w:val="009C3755"/>
    <w:rsid w:val="009C435A"/>
    <w:rsid w:val="009C470C"/>
    <w:rsid w:val="009C4862"/>
    <w:rsid w:val="009C4F1F"/>
    <w:rsid w:val="009C5048"/>
    <w:rsid w:val="009C51E9"/>
    <w:rsid w:val="009C5355"/>
    <w:rsid w:val="009C5EE6"/>
    <w:rsid w:val="009C6473"/>
    <w:rsid w:val="009C66BD"/>
    <w:rsid w:val="009C68A1"/>
    <w:rsid w:val="009C6E0A"/>
    <w:rsid w:val="009C7212"/>
    <w:rsid w:val="009C799C"/>
    <w:rsid w:val="009C7BAB"/>
    <w:rsid w:val="009C7BFF"/>
    <w:rsid w:val="009C7F20"/>
    <w:rsid w:val="009D00EA"/>
    <w:rsid w:val="009D07C5"/>
    <w:rsid w:val="009D0D69"/>
    <w:rsid w:val="009D0EB5"/>
    <w:rsid w:val="009D0F4F"/>
    <w:rsid w:val="009D0FCD"/>
    <w:rsid w:val="009D109C"/>
    <w:rsid w:val="009D117B"/>
    <w:rsid w:val="009D12AA"/>
    <w:rsid w:val="009D16AC"/>
    <w:rsid w:val="009D183E"/>
    <w:rsid w:val="009D1D26"/>
    <w:rsid w:val="009D1EE3"/>
    <w:rsid w:val="009D2204"/>
    <w:rsid w:val="009D27F9"/>
    <w:rsid w:val="009D2962"/>
    <w:rsid w:val="009D29FD"/>
    <w:rsid w:val="009D3229"/>
    <w:rsid w:val="009D332F"/>
    <w:rsid w:val="009D3331"/>
    <w:rsid w:val="009D3446"/>
    <w:rsid w:val="009D3781"/>
    <w:rsid w:val="009D3FED"/>
    <w:rsid w:val="009D408A"/>
    <w:rsid w:val="009D4482"/>
    <w:rsid w:val="009D45D7"/>
    <w:rsid w:val="009D4822"/>
    <w:rsid w:val="009D4B4B"/>
    <w:rsid w:val="009D5F00"/>
    <w:rsid w:val="009D615F"/>
    <w:rsid w:val="009D66CA"/>
    <w:rsid w:val="009D6EA4"/>
    <w:rsid w:val="009D74E5"/>
    <w:rsid w:val="009D7A86"/>
    <w:rsid w:val="009D7AC1"/>
    <w:rsid w:val="009D7CC5"/>
    <w:rsid w:val="009E001F"/>
    <w:rsid w:val="009E03D5"/>
    <w:rsid w:val="009E0A39"/>
    <w:rsid w:val="009E0BDA"/>
    <w:rsid w:val="009E0BF3"/>
    <w:rsid w:val="009E1212"/>
    <w:rsid w:val="009E17E8"/>
    <w:rsid w:val="009E18CF"/>
    <w:rsid w:val="009E1933"/>
    <w:rsid w:val="009E1995"/>
    <w:rsid w:val="009E1C51"/>
    <w:rsid w:val="009E2288"/>
    <w:rsid w:val="009E2377"/>
    <w:rsid w:val="009E2786"/>
    <w:rsid w:val="009E2B34"/>
    <w:rsid w:val="009E2BDB"/>
    <w:rsid w:val="009E2C10"/>
    <w:rsid w:val="009E2D5C"/>
    <w:rsid w:val="009E2DFE"/>
    <w:rsid w:val="009E2FBA"/>
    <w:rsid w:val="009E349E"/>
    <w:rsid w:val="009E3918"/>
    <w:rsid w:val="009E3E95"/>
    <w:rsid w:val="009E4156"/>
    <w:rsid w:val="009E44EB"/>
    <w:rsid w:val="009E477D"/>
    <w:rsid w:val="009E4899"/>
    <w:rsid w:val="009E493B"/>
    <w:rsid w:val="009E4BDF"/>
    <w:rsid w:val="009E4CED"/>
    <w:rsid w:val="009E4DA4"/>
    <w:rsid w:val="009E4FC7"/>
    <w:rsid w:val="009E50B0"/>
    <w:rsid w:val="009E5171"/>
    <w:rsid w:val="009E5367"/>
    <w:rsid w:val="009E5A9C"/>
    <w:rsid w:val="009E5C75"/>
    <w:rsid w:val="009E5D0F"/>
    <w:rsid w:val="009E5FAB"/>
    <w:rsid w:val="009E6784"/>
    <w:rsid w:val="009E67DC"/>
    <w:rsid w:val="009E6A67"/>
    <w:rsid w:val="009E6D62"/>
    <w:rsid w:val="009E71B9"/>
    <w:rsid w:val="009E71D6"/>
    <w:rsid w:val="009E7370"/>
    <w:rsid w:val="009E745C"/>
    <w:rsid w:val="009E746A"/>
    <w:rsid w:val="009E7A6F"/>
    <w:rsid w:val="009E7CAB"/>
    <w:rsid w:val="009F0332"/>
    <w:rsid w:val="009F0A00"/>
    <w:rsid w:val="009F0D35"/>
    <w:rsid w:val="009F0E02"/>
    <w:rsid w:val="009F10D3"/>
    <w:rsid w:val="009F1465"/>
    <w:rsid w:val="009F14CD"/>
    <w:rsid w:val="009F1B0E"/>
    <w:rsid w:val="009F22BD"/>
    <w:rsid w:val="009F2B55"/>
    <w:rsid w:val="009F2C9D"/>
    <w:rsid w:val="009F2EB1"/>
    <w:rsid w:val="009F319C"/>
    <w:rsid w:val="009F372E"/>
    <w:rsid w:val="009F3B72"/>
    <w:rsid w:val="009F3BB4"/>
    <w:rsid w:val="009F3CF3"/>
    <w:rsid w:val="009F3EE3"/>
    <w:rsid w:val="009F4015"/>
    <w:rsid w:val="009F40B1"/>
    <w:rsid w:val="009F41C0"/>
    <w:rsid w:val="009F42DC"/>
    <w:rsid w:val="009F496B"/>
    <w:rsid w:val="009F4DCA"/>
    <w:rsid w:val="009F51C8"/>
    <w:rsid w:val="009F5808"/>
    <w:rsid w:val="009F5B3B"/>
    <w:rsid w:val="009F5DC1"/>
    <w:rsid w:val="009F5F36"/>
    <w:rsid w:val="009F662E"/>
    <w:rsid w:val="009F692A"/>
    <w:rsid w:val="009F6C23"/>
    <w:rsid w:val="009F6C75"/>
    <w:rsid w:val="009F6E1A"/>
    <w:rsid w:val="009F761E"/>
    <w:rsid w:val="009F78AD"/>
    <w:rsid w:val="009F79CB"/>
    <w:rsid w:val="009F7AAF"/>
    <w:rsid w:val="009F7D77"/>
    <w:rsid w:val="009F7E05"/>
    <w:rsid w:val="00A00090"/>
    <w:rsid w:val="00A0047D"/>
    <w:rsid w:val="00A0060F"/>
    <w:rsid w:val="00A00C06"/>
    <w:rsid w:val="00A00F14"/>
    <w:rsid w:val="00A012A6"/>
    <w:rsid w:val="00A014A1"/>
    <w:rsid w:val="00A0159C"/>
    <w:rsid w:val="00A01611"/>
    <w:rsid w:val="00A01758"/>
    <w:rsid w:val="00A01780"/>
    <w:rsid w:val="00A01A8C"/>
    <w:rsid w:val="00A01AB8"/>
    <w:rsid w:val="00A01AF2"/>
    <w:rsid w:val="00A01CE1"/>
    <w:rsid w:val="00A02084"/>
    <w:rsid w:val="00A03088"/>
    <w:rsid w:val="00A03149"/>
    <w:rsid w:val="00A03357"/>
    <w:rsid w:val="00A03376"/>
    <w:rsid w:val="00A03A4D"/>
    <w:rsid w:val="00A03C32"/>
    <w:rsid w:val="00A04CCE"/>
    <w:rsid w:val="00A04E5A"/>
    <w:rsid w:val="00A04EE0"/>
    <w:rsid w:val="00A04F5B"/>
    <w:rsid w:val="00A0507A"/>
    <w:rsid w:val="00A052D4"/>
    <w:rsid w:val="00A052D5"/>
    <w:rsid w:val="00A0532E"/>
    <w:rsid w:val="00A058B5"/>
    <w:rsid w:val="00A05903"/>
    <w:rsid w:val="00A05C83"/>
    <w:rsid w:val="00A06180"/>
    <w:rsid w:val="00A06E66"/>
    <w:rsid w:val="00A07199"/>
    <w:rsid w:val="00A07436"/>
    <w:rsid w:val="00A07599"/>
    <w:rsid w:val="00A07A57"/>
    <w:rsid w:val="00A07FFE"/>
    <w:rsid w:val="00A10159"/>
    <w:rsid w:val="00A10343"/>
    <w:rsid w:val="00A10398"/>
    <w:rsid w:val="00A103F7"/>
    <w:rsid w:val="00A10409"/>
    <w:rsid w:val="00A10458"/>
    <w:rsid w:val="00A10939"/>
    <w:rsid w:val="00A10C62"/>
    <w:rsid w:val="00A10F7D"/>
    <w:rsid w:val="00A1118B"/>
    <w:rsid w:val="00A11466"/>
    <w:rsid w:val="00A116B6"/>
    <w:rsid w:val="00A119C3"/>
    <w:rsid w:val="00A11EAE"/>
    <w:rsid w:val="00A12023"/>
    <w:rsid w:val="00A12100"/>
    <w:rsid w:val="00A1227C"/>
    <w:rsid w:val="00A1245E"/>
    <w:rsid w:val="00A12746"/>
    <w:rsid w:val="00A1278A"/>
    <w:rsid w:val="00A128C7"/>
    <w:rsid w:val="00A12BF7"/>
    <w:rsid w:val="00A12CA2"/>
    <w:rsid w:val="00A1312E"/>
    <w:rsid w:val="00A132DD"/>
    <w:rsid w:val="00A13596"/>
    <w:rsid w:val="00A1369E"/>
    <w:rsid w:val="00A14349"/>
    <w:rsid w:val="00A143F3"/>
    <w:rsid w:val="00A14A4F"/>
    <w:rsid w:val="00A14D41"/>
    <w:rsid w:val="00A15021"/>
    <w:rsid w:val="00A15F2A"/>
    <w:rsid w:val="00A15FE4"/>
    <w:rsid w:val="00A1602A"/>
    <w:rsid w:val="00A160F1"/>
    <w:rsid w:val="00A16636"/>
    <w:rsid w:val="00A1669E"/>
    <w:rsid w:val="00A1672C"/>
    <w:rsid w:val="00A167EA"/>
    <w:rsid w:val="00A16D34"/>
    <w:rsid w:val="00A172D8"/>
    <w:rsid w:val="00A177F0"/>
    <w:rsid w:val="00A1787A"/>
    <w:rsid w:val="00A17A87"/>
    <w:rsid w:val="00A17C4A"/>
    <w:rsid w:val="00A20204"/>
    <w:rsid w:val="00A20240"/>
    <w:rsid w:val="00A20612"/>
    <w:rsid w:val="00A20B21"/>
    <w:rsid w:val="00A20B78"/>
    <w:rsid w:val="00A20DE3"/>
    <w:rsid w:val="00A21503"/>
    <w:rsid w:val="00A2150A"/>
    <w:rsid w:val="00A215DD"/>
    <w:rsid w:val="00A21D1C"/>
    <w:rsid w:val="00A2222F"/>
    <w:rsid w:val="00A222FC"/>
    <w:rsid w:val="00A22691"/>
    <w:rsid w:val="00A2276A"/>
    <w:rsid w:val="00A22798"/>
    <w:rsid w:val="00A233D9"/>
    <w:rsid w:val="00A23486"/>
    <w:rsid w:val="00A235E4"/>
    <w:rsid w:val="00A23A54"/>
    <w:rsid w:val="00A23DDA"/>
    <w:rsid w:val="00A23F47"/>
    <w:rsid w:val="00A24292"/>
    <w:rsid w:val="00A2437E"/>
    <w:rsid w:val="00A24706"/>
    <w:rsid w:val="00A24965"/>
    <w:rsid w:val="00A24A0F"/>
    <w:rsid w:val="00A24AFD"/>
    <w:rsid w:val="00A24E24"/>
    <w:rsid w:val="00A250B1"/>
    <w:rsid w:val="00A2513C"/>
    <w:rsid w:val="00A25398"/>
    <w:rsid w:val="00A2541A"/>
    <w:rsid w:val="00A254E2"/>
    <w:rsid w:val="00A25884"/>
    <w:rsid w:val="00A259E3"/>
    <w:rsid w:val="00A25A87"/>
    <w:rsid w:val="00A25F51"/>
    <w:rsid w:val="00A26475"/>
    <w:rsid w:val="00A26645"/>
    <w:rsid w:val="00A2688A"/>
    <w:rsid w:val="00A2695C"/>
    <w:rsid w:val="00A26B1F"/>
    <w:rsid w:val="00A26C57"/>
    <w:rsid w:val="00A26CA7"/>
    <w:rsid w:val="00A26D5B"/>
    <w:rsid w:val="00A27135"/>
    <w:rsid w:val="00A27439"/>
    <w:rsid w:val="00A27532"/>
    <w:rsid w:val="00A276FB"/>
    <w:rsid w:val="00A2773F"/>
    <w:rsid w:val="00A277D8"/>
    <w:rsid w:val="00A30A2E"/>
    <w:rsid w:val="00A30AB3"/>
    <w:rsid w:val="00A30D7A"/>
    <w:rsid w:val="00A30FC3"/>
    <w:rsid w:val="00A31127"/>
    <w:rsid w:val="00A31288"/>
    <w:rsid w:val="00A3179E"/>
    <w:rsid w:val="00A31850"/>
    <w:rsid w:val="00A318AB"/>
    <w:rsid w:val="00A31C76"/>
    <w:rsid w:val="00A32230"/>
    <w:rsid w:val="00A3230A"/>
    <w:rsid w:val="00A3260B"/>
    <w:rsid w:val="00A32751"/>
    <w:rsid w:val="00A32A4B"/>
    <w:rsid w:val="00A32B3E"/>
    <w:rsid w:val="00A32DE5"/>
    <w:rsid w:val="00A32E42"/>
    <w:rsid w:val="00A336F1"/>
    <w:rsid w:val="00A33C16"/>
    <w:rsid w:val="00A33C1B"/>
    <w:rsid w:val="00A33C89"/>
    <w:rsid w:val="00A33EC9"/>
    <w:rsid w:val="00A3430D"/>
    <w:rsid w:val="00A34456"/>
    <w:rsid w:val="00A34604"/>
    <w:rsid w:val="00A3488A"/>
    <w:rsid w:val="00A34B16"/>
    <w:rsid w:val="00A34B44"/>
    <w:rsid w:val="00A34BE7"/>
    <w:rsid w:val="00A352B6"/>
    <w:rsid w:val="00A3537F"/>
    <w:rsid w:val="00A354A6"/>
    <w:rsid w:val="00A35842"/>
    <w:rsid w:val="00A35A1C"/>
    <w:rsid w:val="00A35DBC"/>
    <w:rsid w:val="00A36324"/>
    <w:rsid w:val="00A3650A"/>
    <w:rsid w:val="00A366E2"/>
    <w:rsid w:val="00A368D0"/>
    <w:rsid w:val="00A36CED"/>
    <w:rsid w:val="00A37072"/>
    <w:rsid w:val="00A3719D"/>
    <w:rsid w:val="00A37583"/>
    <w:rsid w:val="00A376B5"/>
    <w:rsid w:val="00A37818"/>
    <w:rsid w:val="00A379D8"/>
    <w:rsid w:val="00A37B09"/>
    <w:rsid w:val="00A4021C"/>
    <w:rsid w:val="00A40517"/>
    <w:rsid w:val="00A40717"/>
    <w:rsid w:val="00A4089F"/>
    <w:rsid w:val="00A40931"/>
    <w:rsid w:val="00A410EA"/>
    <w:rsid w:val="00A4135D"/>
    <w:rsid w:val="00A413EF"/>
    <w:rsid w:val="00A41556"/>
    <w:rsid w:val="00A41BF2"/>
    <w:rsid w:val="00A41C5D"/>
    <w:rsid w:val="00A41D27"/>
    <w:rsid w:val="00A41F4C"/>
    <w:rsid w:val="00A420C4"/>
    <w:rsid w:val="00A4220D"/>
    <w:rsid w:val="00A423BC"/>
    <w:rsid w:val="00A4247E"/>
    <w:rsid w:val="00A429A3"/>
    <w:rsid w:val="00A42D8F"/>
    <w:rsid w:val="00A42DAA"/>
    <w:rsid w:val="00A4326A"/>
    <w:rsid w:val="00A43365"/>
    <w:rsid w:val="00A4338B"/>
    <w:rsid w:val="00A438C9"/>
    <w:rsid w:val="00A43B81"/>
    <w:rsid w:val="00A4437C"/>
    <w:rsid w:val="00A4438C"/>
    <w:rsid w:val="00A453F2"/>
    <w:rsid w:val="00A4557A"/>
    <w:rsid w:val="00A45A85"/>
    <w:rsid w:val="00A45B4D"/>
    <w:rsid w:val="00A45EBD"/>
    <w:rsid w:val="00A45F9A"/>
    <w:rsid w:val="00A46015"/>
    <w:rsid w:val="00A461D8"/>
    <w:rsid w:val="00A46312"/>
    <w:rsid w:val="00A46CBB"/>
    <w:rsid w:val="00A46CD9"/>
    <w:rsid w:val="00A46E7C"/>
    <w:rsid w:val="00A473A3"/>
    <w:rsid w:val="00A473DD"/>
    <w:rsid w:val="00A47483"/>
    <w:rsid w:val="00A477AB"/>
    <w:rsid w:val="00A4784B"/>
    <w:rsid w:val="00A47DBB"/>
    <w:rsid w:val="00A47EA1"/>
    <w:rsid w:val="00A50205"/>
    <w:rsid w:val="00A5023A"/>
    <w:rsid w:val="00A508BF"/>
    <w:rsid w:val="00A509F9"/>
    <w:rsid w:val="00A512C3"/>
    <w:rsid w:val="00A51572"/>
    <w:rsid w:val="00A52000"/>
    <w:rsid w:val="00A521E5"/>
    <w:rsid w:val="00A525B2"/>
    <w:rsid w:val="00A52946"/>
    <w:rsid w:val="00A52B1A"/>
    <w:rsid w:val="00A52EF2"/>
    <w:rsid w:val="00A52F61"/>
    <w:rsid w:val="00A532AF"/>
    <w:rsid w:val="00A532B2"/>
    <w:rsid w:val="00A536E1"/>
    <w:rsid w:val="00A5376F"/>
    <w:rsid w:val="00A538DC"/>
    <w:rsid w:val="00A539E0"/>
    <w:rsid w:val="00A5468D"/>
    <w:rsid w:val="00A546DB"/>
    <w:rsid w:val="00A54FAE"/>
    <w:rsid w:val="00A55106"/>
    <w:rsid w:val="00A55170"/>
    <w:rsid w:val="00A55591"/>
    <w:rsid w:val="00A55799"/>
    <w:rsid w:val="00A55AD0"/>
    <w:rsid w:val="00A55AFB"/>
    <w:rsid w:val="00A55B56"/>
    <w:rsid w:val="00A55D46"/>
    <w:rsid w:val="00A55EC9"/>
    <w:rsid w:val="00A55F71"/>
    <w:rsid w:val="00A56187"/>
    <w:rsid w:val="00A564B3"/>
    <w:rsid w:val="00A56D25"/>
    <w:rsid w:val="00A56D3F"/>
    <w:rsid w:val="00A56E60"/>
    <w:rsid w:val="00A56EEE"/>
    <w:rsid w:val="00A57269"/>
    <w:rsid w:val="00A5728E"/>
    <w:rsid w:val="00A57315"/>
    <w:rsid w:val="00A57390"/>
    <w:rsid w:val="00A576CF"/>
    <w:rsid w:val="00A57BDD"/>
    <w:rsid w:val="00A603C9"/>
    <w:rsid w:val="00A604A4"/>
    <w:rsid w:val="00A6094C"/>
    <w:rsid w:val="00A6099F"/>
    <w:rsid w:val="00A60AA8"/>
    <w:rsid w:val="00A60BD7"/>
    <w:rsid w:val="00A60EFA"/>
    <w:rsid w:val="00A60F31"/>
    <w:rsid w:val="00A61497"/>
    <w:rsid w:val="00A61729"/>
    <w:rsid w:val="00A61A8C"/>
    <w:rsid w:val="00A61CE6"/>
    <w:rsid w:val="00A61E3A"/>
    <w:rsid w:val="00A61EC4"/>
    <w:rsid w:val="00A6233F"/>
    <w:rsid w:val="00A626F1"/>
    <w:rsid w:val="00A6279C"/>
    <w:rsid w:val="00A628C0"/>
    <w:rsid w:val="00A62A2F"/>
    <w:rsid w:val="00A62B22"/>
    <w:rsid w:val="00A62E1F"/>
    <w:rsid w:val="00A633CC"/>
    <w:rsid w:val="00A636DF"/>
    <w:rsid w:val="00A637E6"/>
    <w:rsid w:val="00A63B9C"/>
    <w:rsid w:val="00A63CEB"/>
    <w:rsid w:val="00A6427C"/>
    <w:rsid w:val="00A645FB"/>
    <w:rsid w:val="00A646D1"/>
    <w:rsid w:val="00A64B41"/>
    <w:rsid w:val="00A64CBC"/>
    <w:rsid w:val="00A652EB"/>
    <w:rsid w:val="00A653AA"/>
    <w:rsid w:val="00A6549B"/>
    <w:rsid w:val="00A65A44"/>
    <w:rsid w:val="00A65A92"/>
    <w:rsid w:val="00A663B2"/>
    <w:rsid w:val="00A6663C"/>
    <w:rsid w:val="00A66CC7"/>
    <w:rsid w:val="00A66FB5"/>
    <w:rsid w:val="00A67009"/>
    <w:rsid w:val="00A6710C"/>
    <w:rsid w:val="00A67272"/>
    <w:rsid w:val="00A67376"/>
    <w:rsid w:val="00A6793D"/>
    <w:rsid w:val="00A67A94"/>
    <w:rsid w:val="00A67EBB"/>
    <w:rsid w:val="00A70162"/>
    <w:rsid w:val="00A70285"/>
    <w:rsid w:val="00A70740"/>
    <w:rsid w:val="00A70963"/>
    <w:rsid w:val="00A70AE3"/>
    <w:rsid w:val="00A70D0F"/>
    <w:rsid w:val="00A7101B"/>
    <w:rsid w:val="00A714C9"/>
    <w:rsid w:val="00A71ADE"/>
    <w:rsid w:val="00A71BED"/>
    <w:rsid w:val="00A7226C"/>
    <w:rsid w:val="00A723A9"/>
    <w:rsid w:val="00A72830"/>
    <w:rsid w:val="00A7298F"/>
    <w:rsid w:val="00A72A36"/>
    <w:rsid w:val="00A7342A"/>
    <w:rsid w:val="00A7346C"/>
    <w:rsid w:val="00A7380B"/>
    <w:rsid w:val="00A7383B"/>
    <w:rsid w:val="00A739DF"/>
    <w:rsid w:val="00A73EA8"/>
    <w:rsid w:val="00A743ED"/>
    <w:rsid w:val="00A74C06"/>
    <w:rsid w:val="00A74D22"/>
    <w:rsid w:val="00A7508B"/>
    <w:rsid w:val="00A75147"/>
    <w:rsid w:val="00A753F8"/>
    <w:rsid w:val="00A75D3C"/>
    <w:rsid w:val="00A75D80"/>
    <w:rsid w:val="00A765A1"/>
    <w:rsid w:val="00A7674E"/>
    <w:rsid w:val="00A767AC"/>
    <w:rsid w:val="00A769AD"/>
    <w:rsid w:val="00A76B8E"/>
    <w:rsid w:val="00A76C61"/>
    <w:rsid w:val="00A76E02"/>
    <w:rsid w:val="00A76E13"/>
    <w:rsid w:val="00A76E38"/>
    <w:rsid w:val="00A771C5"/>
    <w:rsid w:val="00A77464"/>
    <w:rsid w:val="00A77585"/>
    <w:rsid w:val="00A776F4"/>
    <w:rsid w:val="00A777FA"/>
    <w:rsid w:val="00A77B9C"/>
    <w:rsid w:val="00A77EE1"/>
    <w:rsid w:val="00A8002D"/>
    <w:rsid w:val="00A80A60"/>
    <w:rsid w:val="00A80A6E"/>
    <w:rsid w:val="00A80B43"/>
    <w:rsid w:val="00A80C57"/>
    <w:rsid w:val="00A80F0B"/>
    <w:rsid w:val="00A817B9"/>
    <w:rsid w:val="00A81805"/>
    <w:rsid w:val="00A818B4"/>
    <w:rsid w:val="00A81B9D"/>
    <w:rsid w:val="00A81D3F"/>
    <w:rsid w:val="00A81FB9"/>
    <w:rsid w:val="00A821BF"/>
    <w:rsid w:val="00A82234"/>
    <w:rsid w:val="00A8240A"/>
    <w:rsid w:val="00A824E8"/>
    <w:rsid w:val="00A82597"/>
    <w:rsid w:val="00A82BDB"/>
    <w:rsid w:val="00A82E10"/>
    <w:rsid w:val="00A82ECD"/>
    <w:rsid w:val="00A839FB"/>
    <w:rsid w:val="00A83FE0"/>
    <w:rsid w:val="00A8419B"/>
    <w:rsid w:val="00A8442C"/>
    <w:rsid w:val="00A8472A"/>
    <w:rsid w:val="00A847E4"/>
    <w:rsid w:val="00A8481B"/>
    <w:rsid w:val="00A84DC0"/>
    <w:rsid w:val="00A853E1"/>
    <w:rsid w:val="00A85D9A"/>
    <w:rsid w:val="00A85E03"/>
    <w:rsid w:val="00A85E3A"/>
    <w:rsid w:val="00A86234"/>
    <w:rsid w:val="00A8640C"/>
    <w:rsid w:val="00A86713"/>
    <w:rsid w:val="00A867B9"/>
    <w:rsid w:val="00A86BF6"/>
    <w:rsid w:val="00A86EA3"/>
    <w:rsid w:val="00A8750F"/>
    <w:rsid w:val="00A8763A"/>
    <w:rsid w:val="00A87BE9"/>
    <w:rsid w:val="00A87C09"/>
    <w:rsid w:val="00A87DB5"/>
    <w:rsid w:val="00A90058"/>
    <w:rsid w:val="00A90084"/>
    <w:rsid w:val="00A9034B"/>
    <w:rsid w:val="00A90732"/>
    <w:rsid w:val="00A90860"/>
    <w:rsid w:val="00A90D22"/>
    <w:rsid w:val="00A90EB7"/>
    <w:rsid w:val="00A910F0"/>
    <w:rsid w:val="00A911D0"/>
    <w:rsid w:val="00A91AFC"/>
    <w:rsid w:val="00A9205F"/>
    <w:rsid w:val="00A9208F"/>
    <w:rsid w:val="00A92681"/>
    <w:rsid w:val="00A926EB"/>
    <w:rsid w:val="00A927B4"/>
    <w:rsid w:val="00A92FC3"/>
    <w:rsid w:val="00A94D5A"/>
    <w:rsid w:val="00A94E55"/>
    <w:rsid w:val="00A9502D"/>
    <w:rsid w:val="00A950A0"/>
    <w:rsid w:val="00A950D4"/>
    <w:rsid w:val="00A9545A"/>
    <w:rsid w:val="00A959FB"/>
    <w:rsid w:val="00A95A0E"/>
    <w:rsid w:val="00A96378"/>
    <w:rsid w:val="00A963B6"/>
    <w:rsid w:val="00A964BF"/>
    <w:rsid w:val="00A9664C"/>
    <w:rsid w:val="00A9687E"/>
    <w:rsid w:val="00A96C38"/>
    <w:rsid w:val="00A9710F"/>
    <w:rsid w:val="00A9714F"/>
    <w:rsid w:val="00A97333"/>
    <w:rsid w:val="00A97415"/>
    <w:rsid w:val="00A974A8"/>
    <w:rsid w:val="00A97B1F"/>
    <w:rsid w:val="00A97CBD"/>
    <w:rsid w:val="00A97CE6"/>
    <w:rsid w:val="00A97F40"/>
    <w:rsid w:val="00AA00B0"/>
    <w:rsid w:val="00AA0457"/>
    <w:rsid w:val="00AA0903"/>
    <w:rsid w:val="00AA0A4E"/>
    <w:rsid w:val="00AA0EC1"/>
    <w:rsid w:val="00AA0F73"/>
    <w:rsid w:val="00AA10A0"/>
    <w:rsid w:val="00AA1525"/>
    <w:rsid w:val="00AA16B1"/>
    <w:rsid w:val="00AA1E35"/>
    <w:rsid w:val="00AA1F38"/>
    <w:rsid w:val="00AA1FCE"/>
    <w:rsid w:val="00AA2048"/>
    <w:rsid w:val="00AA21C8"/>
    <w:rsid w:val="00AA2285"/>
    <w:rsid w:val="00AA2496"/>
    <w:rsid w:val="00AA2802"/>
    <w:rsid w:val="00AA2A99"/>
    <w:rsid w:val="00AA314C"/>
    <w:rsid w:val="00AA3399"/>
    <w:rsid w:val="00AA3F6F"/>
    <w:rsid w:val="00AA4DAC"/>
    <w:rsid w:val="00AA4DE3"/>
    <w:rsid w:val="00AA5023"/>
    <w:rsid w:val="00AA5758"/>
    <w:rsid w:val="00AA5C38"/>
    <w:rsid w:val="00AA6187"/>
    <w:rsid w:val="00AA6209"/>
    <w:rsid w:val="00AA6474"/>
    <w:rsid w:val="00AA65E9"/>
    <w:rsid w:val="00AA6CAD"/>
    <w:rsid w:val="00AA6D77"/>
    <w:rsid w:val="00AA7212"/>
    <w:rsid w:val="00AA756E"/>
    <w:rsid w:val="00AA758F"/>
    <w:rsid w:val="00AB0493"/>
    <w:rsid w:val="00AB0761"/>
    <w:rsid w:val="00AB094D"/>
    <w:rsid w:val="00AB09ED"/>
    <w:rsid w:val="00AB0A89"/>
    <w:rsid w:val="00AB17E0"/>
    <w:rsid w:val="00AB1B0A"/>
    <w:rsid w:val="00AB1EEF"/>
    <w:rsid w:val="00AB1F51"/>
    <w:rsid w:val="00AB22EF"/>
    <w:rsid w:val="00AB2E65"/>
    <w:rsid w:val="00AB2FD7"/>
    <w:rsid w:val="00AB31C0"/>
    <w:rsid w:val="00AB39FB"/>
    <w:rsid w:val="00AB3DEA"/>
    <w:rsid w:val="00AB4020"/>
    <w:rsid w:val="00AB4056"/>
    <w:rsid w:val="00AB40FA"/>
    <w:rsid w:val="00AB418E"/>
    <w:rsid w:val="00AB4343"/>
    <w:rsid w:val="00AB4352"/>
    <w:rsid w:val="00AB43BC"/>
    <w:rsid w:val="00AB45D8"/>
    <w:rsid w:val="00AB4668"/>
    <w:rsid w:val="00AB4A17"/>
    <w:rsid w:val="00AB4C9F"/>
    <w:rsid w:val="00AB4DCD"/>
    <w:rsid w:val="00AB54F2"/>
    <w:rsid w:val="00AB5777"/>
    <w:rsid w:val="00AB58E8"/>
    <w:rsid w:val="00AB5B07"/>
    <w:rsid w:val="00AB5ED2"/>
    <w:rsid w:val="00AB6BF2"/>
    <w:rsid w:val="00AB6E94"/>
    <w:rsid w:val="00AB7AA2"/>
    <w:rsid w:val="00AC00F1"/>
    <w:rsid w:val="00AC055E"/>
    <w:rsid w:val="00AC0CDA"/>
    <w:rsid w:val="00AC12EC"/>
    <w:rsid w:val="00AC1683"/>
    <w:rsid w:val="00AC195C"/>
    <w:rsid w:val="00AC1BAF"/>
    <w:rsid w:val="00AC1CFC"/>
    <w:rsid w:val="00AC1E4A"/>
    <w:rsid w:val="00AC2319"/>
    <w:rsid w:val="00AC26DF"/>
    <w:rsid w:val="00AC294F"/>
    <w:rsid w:val="00AC2C46"/>
    <w:rsid w:val="00AC2F91"/>
    <w:rsid w:val="00AC3028"/>
    <w:rsid w:val="00AC3164"/>
    <w:rsid w:val="00AC3632"/>
    <w:rsid w:val="00AC3771"/>
    <w:rsid w:val="00AC3D02"/>
    <w:rsid w:val="00AC3D0B"/>
    <w:rsid w:val="00AC4223"/>
    <w:rsid w:val="00AC4462"/>
    <w:rsid w:val="00AC461C"/>
    <w:rsid w:val="00AC46CB"/>
    <w:rsid w:val="00AC4719"/>
    <w:rsid w:val="00AC4779"/>
    <w:rsid w:val="00AC4886"/>
    <w:rsid w:val="00AC48F9"/>
    <w:rsid w:val="00AC493F"/>
    <w:rsid w:val="00AC49EA"/>
    <w:rsid w:val="00AC4E4A"/>
    <w:rsid w:val="00AC4FAA"/>
    <w:rsid w:val="00AC5912"/>
    <w:rsid w:val="00AC5B72"/>
    <w:rsid w:val="00AC5C21"/>
    <w:rsid w:val="00AC5D6B"/>
    <w:rsid w:val="00AC60B9"/>
    <w:rsid w:val="00AC60BC"/>
    <w:rsid w:val="00AC622A"/>
    <w:rsid w:val="00AC6330"/>
    <w:rsid w:val="00AC64B7"/>
    <w:rsid w:val="00AC64FE"/>
    <w:rsid w:val="00AC651D"/>
    <w:rsid w:val="00AC688B"/>
    <w:rsid w:val="00AC69A1"/>
    <w:rsid w:val="00AC6D6D"/>
    <w:rsid w:val="00AC6E22"/>
    <w:rsid w:val="00AC6F72"/>
    <w:rsid w:val="00AC74C8"/>
    <w:rsid w:val="00AC7559"/>
    <w:rsid w:val="00AC7C99"/>
    <w:rsid w:val="00AC7EF4"/>
    <w:rsid w:val="00AD0A38"/>
    <w:rsid w:val="00AD0BEB"/>
    <w:rsid w:val="00AD0F31"/>
    <w:rsid w:val="00AD0F4C"/>
    <w:rsid w:val="00AD1386"/>
    <w:rsid w:val="00AD1607"/>
    <w:rsid w:val="00AD1633"/>
    <w:rsid w:val="00AD189D"/>
    <w:rsid w:val="00AD1907"/>
    <w:rsid w:val="00AD1E6A"/>
    <w:rsid w:val="00AD216F"/>
    <w:rsid w:val="00AD21B2"/>
    <w:rsid w:val="00AD21E1"/>
    <w:rsid w:val="00AD2399"/>
    <w:rsid w:val="00AD27D6"/>
    <w:rsid w:val="00AD2C4F"/>
    <w:rsid w:val="00AD3053"/>
    <w:rsid w:val="00AD30EF"/>
    <w:rsid w:val="00AD3226"/>
    <w:rsid w:val="00AD32EB"/>
    <w:rsid w:val="00AD3B83"/>
    <w:rsid w:val="00AD3D79"/>
    <w:rsid w:val="00AD3F80"/>
    <w:rsid w:val="00AD3FD4"/>
    <w:rsid w:val="00AD4177"/>
    <w:rsid w:val="00AD42A1"/>
    <w:rsid w:val="00AD4490"/>
    <w:rsid w:val="00AD465D"/>
    <w:rsid w:val="00AD4DED"/>
    <w:rsid w:val="00AD52E5"/>
    <w:rsid w:val="00AD531C"/>
    <w:rsid w:val="00AD53EE"/>
    <w:rsid w:val="00AD556E"/>
    <w:rsid w:val="00AD5701"/>
    <w:rsid w:val="00AD5905"/>
    <w:rsid w:val="00AD5C5D"/>
    <w:rsid w:val="00AD5FBB"/>
    <w:rsid w:val="00AD613C"/>
    <w:rsid w:val="00AD65A6"/>
    <w:rsid w:val="00AD6737"/>
    <w:rsid w:val="00AD6DAF"/>
    <w:rsid w:val="00AD6E98"/>
    <w:rsid w:val="00AD6EC5"/>
    <w:rsid w:val="00AD7095"/>
    <w:rsid w:val="00AD727C"/>
    <w:rsid w:val="00AD72EB"/>
    <w:rsid w:val="00AD76D8"/>
    <w:rsid w:val="00AD7A59"/>
    <w:rsid w:val="00AD7C18"/>
    <w:rsid w:val="00AE015B"/>
    <w:rsid w:val="00AE03D5"/>
    <w:rsid w:val="00AE0672"/>
    <w:rsid w:val="00AE067E"/>
    <w:rsid w:val="00AE0808"/>
    <w:rsid w:val="00AE0B7F"/>
    <w:rsid w:val="00AE0CC6"/>
    <w:rsid w:val="00AE0FC6"/>
    <w:rsid w:val="00AE11EC"/>
    <w:rsid w:val="00AE120C"/>
    <w:rsid w:val="00AE13F7"/>
    <w:rsid w:val="00AE18F4"/>
    <w:rsid w:val="00AE1967"/>
    <w:rsid w:val="00AE1B68"/>
    <w:rsid w:val="00AE1D56"/>
    <w:rsid w:val="00AE1DC4"/>
    <w:rsid w:val="00AE1E83"/>
    <w:rsid w:val="00AE2440"/>
    <w:rsid w:val="00AE26D0"/>
    <w:rsid w:val="00AE273E"/>
    <w:rsid w:val="00AE2CB9"/>
    <w:rsid w:val="00AE2E2D"/>
    <w:rsid w:val="00AE3072"/>
    <w:rsid w:val="00AE36E6"/>
    <w:rsid w:val="00AE3789"/>
    <w:rsid w:val="00AE3D5A"/>
    <w:rsid w:val="00AE3F4D"/>
    <w:rsid w:val="00AE3FAB"/>
    <w:rsid w:val="00AE4432"/>
    <w:rsid w:val="00AE4752"/>
    <w:rsid w:val="00AE5191"/>
    <w:rsid w:val="00AE56A4"/>
    <w:rsid w:val="00AE587C"/>
    <w:rsid w:val="00AE5991"/>
    <w:rsid w:val="00AE5BCD"/>
    <w:rsid w:val="00AE5EFB"/>
    <w:rsid w:val="00AE5FE5"/>
    <w:rsid w:val="00AE6034"/>
    <w:rsid w:val="00AE6075"/>
    <w:rsid w:val="00AE66A6"/>
    <w:rsid w:val="00AE6742"/>
    <w:rsid w:val="00AE697A"/>
    <w:rsid w:val="00AE6D6F"/>
    <w:rsid w:val="00AE70BD"/>
    <w:rsid w:val="00AE7187"/>
    <w:rsid w:val="00AE74DE"/>
    <w:rsid w:val="00AE76DA"/>
    <w:rsid w:val="00AE7770"/>
    <w:rsid w:val="00AE7BEF"/>
    <w:rsid w:val="00AE7C85"/>
    <w:rsid w:val="00AE7E13"/>
    <w:rsid w:val="00AE7F82"/>
    <w:rsid w:val="00AF0373"/>
    <w:rsid w:val="00AF054D"/>
    <w:rsid w:val="00AF06AF"/>
    <w:rsid w:val="00AF1A44"/>
    <w:rsid w:val="00AF1A4E"/>
    <w:rsid w:val="00AF1C62"/>
    <w:rsid w:val="00AF1C86"/>
    <w:rsid w:val="00AF1FBD"/>
    <w:rsid w:val="00AF22A8"/>
    <w:rsid w:val="00AF26C3"/>
    <w:rsid w:val="00AF26D5"/>
    <w:rsid w:val="00AF2A7F"/>
    <w:rsid w:val="00AF2B0B"/>
    <w:rsid w:val="00AF2B48"/>
    <w:rsid w:val="00AF2E38"/>
    <w:rsid w:val="00AF31FB"/>
    <w:rsid w:val="00AF327A"/>
    <w:rsid w:val="00AF345D"/>
    <w:rsid w:val="00AF381C"/>
    <w:rsid w:val="00AF3940"/>
    <w:rsid w:val="00AF3DD6"/>
    <w:rsid w:val="00AF43E7"/>
    <w:rsid w:val="00AF4546"/>
    <w:rsid w:val="00AF47E7"/>
    <w:rsid w:val="00AF52C2"/>
    <w:rsid w:val="00AF54D5"/>
    <w:rsid w:val="00AF54EB"/>
    <w:rsid w:val="00AF5564"/>
    <w:rsid w:val="00AF5791"/>
    <w:rsid w:val="00AF5B27"/>
    <w:rsid w:val="00AF6036"/>
    <w:rsid w:val="00AF603A"/>
    <w:rsid w:val="00AF60F1"/>
    <w:rsid w:val="00AF6122"/>
    <w:rsid w:val="00AF674F"/>
    <w:rsid w:val="00AF6A22"/>
    <w:rsid w:val="00AF6B11"/>
    <w:rsid w:val="00AF6C7B"/>
    <w:rsid w:val="00AF7049"/>
    <w:rsid w:val="00AF7164"/>
    <w:rsid w:val="00AF734E"/>
    <w:rsid w:val="00AF73BD"/>
    <w:rsid w:val="00AF752F"/>
    <w:rsid w:val="00AF76A2"/>
    <w:rsid w:val="00AF79DC"/>
    <w:rsid w:val="00AF7F2C"/>
    <w:rsid w:val="00B0073D"/>
    <w:rsid w:val="00B009DF"/>
    <w:rsid w:val="00B00F0B"/>
    <w:rsid w:val="00B0100F"/>
    <w:rsid w:val="00B019DF"/>
    <w:rsid w:val="00B01A3D"/>
    <w:rsid w:val="00B01C2D"/>
    <w:rsid w:val="00B01C38"/>
    <w:rsid w:val="00B0221B"/>
    <w:rsid w:val="00B02D24"/>
    <w:rsid w:val="00B02DAD"/>
    <w:rsid w:val="00B02F70"/>
    <w:rsid w:val="00B036DE"/>
    <w:rsid w:val="00B03BC0"/>
    <w:rsid w:val="00B045A7"/>
    <w:rsid w:val="00B04BE6"/>
    <w:rsid w:val="00B04E96"/>
    <w:rsid w:val="00B04F5D"/>
    <w:rsid w:val="00B053CA"/>
    <w:rsid w:val="00B056F3"/>
    <w:rsid w:val="00B05D1E"/>
    <w:rsid w:val="00B06221"/>
    <w:rsid w:val="00B062EE"/>
    <w:rsid w:val="00B06327"/>
    <w:rsid w:val="00B06471"/>
    <w:rsid w:val="00B067E1"/>
    <w:rsid w:val="00B06B01"/>
    <w:rsid w:val="00B06DAF"/>
    <w:rsid w:val="00B06DB8"/>
    <w:rsid w:val="00B078C7"/>
    <w:rsid w:val="00B078F0"/>
    <w:rsid w:val="00B07960"/>
    <w:rsid w:val="00B07B06"/>
    <w:rsid w:val="00B10545"/>
    <w:rsid w:val="00B10628"/>
    <w:rsid w:val="00B107C1"/>
    <w:rsid w:val="00B10CCC"/>
    <w:rsid w:val="00B10DCD"/>
    <w:rsid w:val="00B1143E"/>
    <w:rsid w:val="00B114C0"/>
    <w:rsid w:val="00B116EB"/>
    <w:rsid w:val="00B117CF"/>
    <w:rsid w:val="00B11AAB"/>
    <w:rsid w:val="00B11CFA"/>
    <w:rsid w:val="00B120A6"/>
    <w:rsid w:val="00B124EB"/>
    <w:rsid w:val="00B12794"/>
    <w:rsid w:val="00B1282A"/>
    <w:rsid w:val="00B12BDB"/>
    <w:rsid w:val="00B12BDF"/>
    <w:rsid w:val="00B12E8C"/>
    <w:rsid w:val="00B131E7"/>
    <w:rsid w:val="00B13266"/>
    <w:rsid w:val="00B1358B"/>
    <w:rsid w:val="00B13643"/>
    <w:rsid w:val="00B13724"/>
    <w:rsid w:val="00B13888"/>
    <w:rsid w:val="00B141FA"/>
    <w:rsid w:val="00B14490"/>
    <w:rsid w:val="00B1462C"/>
    <w:rsid w:val="00B146E7"/>
    <w:rsid w:val="00B14798"/>
    <w:rsid w:val="00B1495B"/>
    <w:rsid w:val="00B15334"/>
    <w:rsid w:val="00B15613"/>
    <w:rsid w:val="00B1570D"/>
    <w:rsid w:val="00B15955"/>
    <w:rsid w:val="00B15BAD"/>
    <w:rsid w:val="00B15C35"/>
    <w:rsid w:val="00B15F38"/>
    <w:rsid w:val="00B16165"/>
    <w:rsid w:val="00B16183"/>
    <w:rsid w:val="00B161E7"/>
    <w:rsid w:val="00B165F2"/>
    <w:rsid w:val="00B16888"/>
    <w:rsid w:val="00B16D1E"/>
    <w:rsid w:val="00B16DB2"/>
    <w:rsid w:val="00B173C5"/>
    <w:rsid w:val="00B17FAC"/>
    <w:rsid w:val="00B20058"/>
    <w:rsid w:val="00B200CC"/>
    <w:rsid w:val="00B201F3"/>
    <w:rsid w:val="00B205CF"/>
    <w:rsid w:val="00B20824"/>
    <w:rsid w:val="00B20987"/>
    <w:rsid w:val="00B20AA1"/>
    <w:rsid w:val="00B2139C"/>
    <w:rsid w:val="00B21658"/>
    <w:rsid w:val="00B218A8"/>
    <w:rsid w:val="00B21E52"/>
    <w:rsid w:val="00B2235D"/>
    <w:rsid w:val="00B2240C"/>
    <w:rsid w:val="00B224EA"/>
    <w:rsid w:val="00B22905"/>
    <w:rsid w:val="00B2297B"/>
    <w:rsid w:val="00B229B4"/>
    <w:rsid w:val="00B229BA"/>
    <w:rsid w:val="00B230C4"/>
    <w:rsid w:val="00B238A7"/>
    <w:rsid w:val="00B23B0B"/>
    <w:rsid w:val="00B23B9A"/>
    <w:rsid w:val="00B23D8F"/>
    <w:rsid w:val="00B23EC9"/>
    <w:rsid w:val="00B2408B"/>
    <w:rsid w:val="00B2418B"/>
    <w:rsid w:val="00B24469"/>
    <w:rsid w:val="00B2448E"/>
    <w:rsid w:val="00B245FD"/>
    <w:rsid w:val="00B24727"/>
    <w:rsid w:val="00B24826"/>
    <w:rsid w:val="00B24C3E"/>
    <w:rsid w:val="00B24C98"/>
    <w:rsid w:val="00B24F5F"/>
    <w:rsid w:val="00B25144"/>
    <w:rsid w:val="00B25725"/>
    <w:rsid w:val="00B25EA3"/>
    <w:rsid w:val="00B25F48"/>
    <w:rsid w:val="00B25F5E"/>
    <w:rsid w:val="00B260F3"/>
    <w:rsid w:val="00B261A7"/>
    <w:rsid w:val="00B265B9"/>
    <w:rsid w:val="00B26691"/>
    <w:rsid w:val="00B26DD1"/>
    <w:rsid w:val="00B26E4F"/>
    <w:rsid w:val="00B2708E"/>
    <w:rsid w:val="00B2715E"/>
    <w:rsid w:val="00B27537"/>
    <w:rsid w:val="00B2769E"/>
    <w:rsid w:val="00B277A6"/>
    <w:rsid w:val="00B277B7"/>
    <w:rsid w:val="00B27946"/>
    <w:rsid w:val="00B27B2C"/>
    <w:rsid w:val="00B27CC9"/>
    <w:rsid w:val="00B27FA1"/>
    <w:rsid w:val="00B27FBB"/>
    <w:rsid w:val="00B300A6"/>
    <w:rsid w:val="00B304BD"/>
    <w:rsid w:val="00B30599"/>
    <w:rsid w:val="00B30794"/>
    <w:rsid w:val="00B307CE"/>
    <w:rsid w:val="00B309DF"/>
    <w:rsid w:val="00B310D2"/>
    <w:rsid w:val="00B3214A"/>
    <w:rsid w:val="00B321D7"/>
    <w:rsid w:val="00B32274"/>
    <w:rsid w:val="00B32798"/>
    <w:rsid w:val="00B328CF"/>
    <w:rsid w:val="00B32AB1"/>
    <w:rsid w:val="00B32BB9"/>
    <w:rsid w:val="00B32F60"/>
    <w:rsid w:val="00B33476"/>
    <w:rsid w:val="00B33591"/>
    <w:rsid w:val="00B33E21"/>
    <w:rsid w:val="00B3448A"/>
    <w:rsid w:val="00B3480A"/>
    <w:rsid w:val="00B34B75"/>
    <w:rsid w:val="00B34DAC"/>
    <w:rsid w:val="00B35694"/>
    <w:rsid w:val="00B3593B"/>
    <w:rsid w:val="00B359D1"/>
    <w:rsid w:val="00B361E4"/>
    <w:rsid w:val="00B364F1"/>
    <w:rsid w:val="00B366F9"/>
    <w:rsid w:val="00B36868"/>
    <w:rsid w:val="00B36B96"/>
    <w:rsid w:val="00B36DBD"/>
    <w:rsid w:val="00B36F3A"/>
    <w:rsid w:val="00B36FDD"/>
    <w:rsid w:val="00B37041"/>
    <w:rsid w:val="00B374E2"/>
    <w:rsid w:val="00B3751E"/>
    <w:rsid w:val="00B375B0"/>
    <w:rsid w:val="00B3765F"/>
    <w:rsid w:val="00B3788E"/>
    <w:rsid w:val="00B37CC8"/>
    <w:rsid w:val="00B37EFD"/>
    <w:rsid w:val="00B402FD"/>
    <w:rsid w:val="00B40E4C"/>
    <w:rsid w:val="00B41051"/>
    <w:rsid w:val="00B41434"/>
    <w:rsid w:val="00B4169F"/>
    <w:rsid w:val="00B416D0"/>
    <w:rsid w:val="00B41708"/>
    <w:rsid w:val="00B41A15"/>
    <w:rsid w:val="00B41B19"/>
    <w:rsid w:val="00B41B35"/>
    <w:rsid w:val="00B41CB9"/>
    <w:rsid w:val="00B42320"/>
    <w:rsid w:val="00B42735"/>
    <w:rsid w:val="00B4291A"/>
    <w:rsid w:val="00B42C35"/>
    <w:rsid w:val="00B42FB1"/>
    <w:rsid w:val="00B431AB"/>
    <w:rsid w:val="00B4333C"/>
    <w:rsid w:val="00B4379F"/>
    <w:rsid w:val="00B4386C"/>
    <w:rsid w:val="00B43995"/>
    <w:rsid w:val="00B439C5"/>
    <w:rsid w:val="00B439CE"/>
    <w:rsid w:val="00B43CFB"/>
    <w:rsid w:val="00B43D83"/>
    <w:rsid w:val="00B44394"/>
    <w:rsid w:val="00B445C4"/>
    <w:rsid w:val="00B4498C"/>
    <w:rsid w:val="00B44A57"/>
    <w:rsid w:val="00B44B44"/>
    <w:rsid w:val="00B44B5D"/>
    <w:rsid w:val="00B44B8A"/>
    <w:rsid w:val="00B44DC2"/>
    <w:rsid w:val="00B45373"/>
    <w:rsid w:val="00B455B5"/>
    <w:rsid w:val="00B4583D"/>
    <w:rsid w:val="00B45A9E"/>
    <w:rsid w:val="00B4617F"/>
    <w:rsid w:val="00B46271"/>
    <w:rsid w:val="00B46CBD"/>
    <w:rsid w:val="00B4738B"/>
    <w:rsid w:val="00B47657"/>
    <w:rsid w:val="00B47AF6"/>
    <w:rsid w:val="00B47CDF"/>
    <w:rsid w:val="00B47F66"/>
    <w:rsid w:val="00B50496"/>
    <w:rsid w:val="00B50922"/>
    <w:rsid w:val="00B50FEF"/>
    <w:rsid w:val="00B510C4"/>
    <w:rsid w:val="00B511D3"/>
    <w:rsid w:val="00B51374"/>
    <w:rsid w:val="00B51561"/>
    <w:rsid w:val="00B5160B"/>
    <w:rsid w:val="00B51818"/>
    <w:rsid w:val="00B51963"/>
    <w:rsid w:val="00B51976"/>
    <w:rsid w:val="00B51A47"/>
    <w:rsid w:val="00B520ED"/>
    <w:rsid w:val="00B5257B"/>
    <w:rsid w:val="00B527DE"/>
    <w:rsid w:val="00B528B9"/>
    <w:rsid w:val="00B52C04"/>
    <w:rsid w:val="00B52D64"/>
    <w:rsid w:val="00B52E5A"/>
    <w:rsid w:val="00B52E5D"/>
    <w:rsid w:val="00B533B6"/>
    <w:rsid w:val="00B5340E"/>
    <w:rsid w:val="00B53859"/>
    <w:rsid w:val="00B53B85"/>
    <w:rsid w:val="00B53D6F"/>
    <w:rsid w:val="00B53EDD"/>
    <w:rsid w:val="00B5435D"/>
    <w:rsid w:val="00B54B0F"/>
    <w:rsid w:val="00B54CA5"/>
    <w:rsid w:val="00B553B0"/>
    <w:rsid w:val="00B5546E"/>
    <w:rsid w:val="00B5583B"/>
    <w:rsid w:val="00B55B37"/>
    <w:rsid w:val="00B55EBC"/>
    <w:rsid w:val="00B55FDA"/>
    <w:rsid w:val="00B560AF"/>
    <w:rsid w:val="00B5663F"/>
    <w:rsid w:val="00B56A77"/>
    <w:rsid w:val="00B56CE3"/>
    <w:rsid w:val="00B56EF9"/>
    <w:rsid w:val="00B5707D"/>
    <w:rsid w:val="00B57297"/>
    <w:rsid w:val="00B5745E"/>
    <w:rsid w:val="00B576F2"/>
    <w:rsid w:val="00B5792C"/>
    <w:rsid w:val="00B57F9D"/>
    <w:rsid w:val="00B60197"/>
    <w:rsid w:val="00B6028E"/>
    <w:rsid w:val="00B60582"/>
    <w:rsid w:val="00B608E0"/>
    <w:rsid w:val="00B60F6F"/>
    <w:rsid w:val="00B60FCC"/>
    <w:rsid w:val="00B61394"/>
    <w:rsid w:val="00B61417"/>
    <w:rsid w:val="00B6146C"/>
    <w:rsid w:val="00B61798"/>
    <w:rsid w:val="00B6201B"/>
    <w:rsid w:val="00B62690"/>
    <w:rsid w:val="00B627BC"/>
    <w:rsid w:val="00B62943"/>
    <w:rsid w:val="00B62978"/>
    <w:rsid w:val="00B62BC3"/>
    <w:rsid w:val="00B62C77"/>
    <w:rsid w:val="00B63022"/>
    <w:rsid w:val="00B631A4"/>
    <w:rsid w:val="00B634DF"/>
    <w:rsid w:val="00B6350D"/>
    <w:rsid w:val="00B6363F"/>
    <w:rsid w:val="00B6370F"/>
    <w:rsid w:val="00B6396E"/>
    <w:rsid w:val="00B63995"/>
    <w:rsid w:val="00B63BA1"/>
    <w:rsid w:val="00B63D8D"/>
    <w:rsid w:val="00B63DA3"/>
    <w:rsid w:val="00B63F11"/>
    <w:rsid w:val="00B6405A"/>
    <w:rsid w:val="00B6447F"/>
    <w:rsid w:val="00B6456F"/>
    <w:rsid w:val="00B64D1D"/>
    <w:rsid w:val="00B64E16"/>
    <w:rsid w:val="00B64EF1"/>
    <w:rsid w:val="00B65105"/>
    <w:rsid w:val="00B6533B"/>
    <w:rsid w:val="00B654AC"/>
    <w:rsid w:val="00B65676"/>
    <w:rsid w:val="00B657FF"/>
    <w:rsid w:val="00B6580E"/>
    <w:rsid w:val="00B659A2"/>
    <w:rsid w:val="00B659DB"/>
    <w:rsid w:val="00B659E3"/>
    <w:rsid w:val="00B65B0F"/>
    <w:rsid w:val="00B65C06"/>
    <w:rsid w:val="00B65EED"/>
    <w:rsid w:val="00B66103"/>
    <w:rsid w:val="00B6623A"/>
    <w:rsid w:val="00B662A1"/>
    <w:rsid w:val="00B662B7"/>
    <w:rsid w:val="00B662FD"/>
    <w:rsid w:val="00B66698"/>
    <w:rsid w:val="00B666B2"/>
    <w:rsid w:val="00B66A78"/>
    <w:rsid w:val="00B66AE2"/>
    <w:rsid w:val="00B66EAF"/>
    <w:rsid w:val="00B67308"/>
    <w:rsid w:val="00B6781C"/>
    <w:rsid w:val="00B67AEA"/>
    <w:rsid w:val="00B67AED"/>
    <w:rsid w:val="00B67BD7"/>
    <w:rsid w:val="00B67CCF"/>
    <w:rsid w:val="00B67DCE"/>
    <w:rsid w:val="00B70351"/>
    <w:rsid w:val="00B7045F"/>
    <w:rsid w:val="00B71051"/>
    <w:rsid w:val="00B718D6"/>
    <w:rsid w:val="00B71F06"/>
    <w:rsid w:val="00B7236C"/>
    <w:rsid w:val="00B72396"/>
    <w:rsid w:val="00B72571"/>
    <w:rsid w:val="00B72854"/>
    <w:rsid w:val="00B7292D"/>
    <w:rsid w:val="00B7293A"/>
    <w:rsid w:val="00B72AEE"/>
    <w:rsid w:val="00B73350"/>
    <w:rsid w:val="00B734A7"/>
    <w:rsid w:val="00B73D3A"/>
    <w:rsid w:val="00B73E39"/>
    <w:rsid w:val="00B73FAD"/>
    <w:rsid w:val="00B740E0"/>
    <w:rsid w:val="00B74BE3"/>
    <w:rsid w:val="00B74EE7"/>
    <w:rsid w:val="00B74F7D"/>
    <w:rsid w:val="00B7536C"/>
    <w:rsid w:val="00B75541"/>
    <w:rsid w:val="00B7591B"/>
    <w:rsid w:val="00B75D5B"/>
    <w:rsid w:val="00B75FC0"/>
    <w:rsid w:val="00B76250"/>
    <w:rsid w:val="00B762CC"/>
    <w:rsid w:val="00B76369"/>
    <w:rsid w:val="00B765A4"/>
    <w:rsid w:val="00B7669A"/>
    <w:rsid w:val="00B7673C"/>
    <w:rsid w:val="00B76794"/>
    <w:rsid w:val="00B76A5C"/>
    <w:rsid w:val="00B76C2A"/>
    <w:rsid w:val="00B76CA7"/>
    <w:rsid w:val="00B76CE3"/>
    <w:rsid w:val="00B770B0"/>
    <w:rsid w:val="00B77710"/>
    <w:rsid w:val="00B77877"/>
    <w:rsid w:val="00B77F7F"/>
    <w:rsid w:val="00B800BD"/>
    <w:rsid w:val="00B802B8"/>
    <w:rsid w:val="00B80692"/>
    <w:rsid w:val="00B80E25"/>
    <w:rsid w:val="00B80F73"/>
    <w:rsid w:val="00B80F8B"/>
    <w:rsid w:val="00B80FD4"/>
    <w:rsid w:val="00B8109D"/>
    <w:rsid w:val="00B81418"/>
    <w:rsid w:val="00B81427"/>
    <w:rsid w:val="00B81596"/>
    <w:rsid w:val="00B81C54"/>
    <w:rsid w:val="00B81D08"/>
    <w:rsid w:val="00B81F81"/>
    <w:rsid w:val="00B832AD"/>
    <w:rsid w:val="00B83482"/>
    <w:rsid w:val="00B83CA5"/>
    <w:rsid w:val="00B83DB4"/>
    <w:rsid w:val="00B84218"/>
    <w:rsid w:val="00B842C0"/>
    <w:rsid w:val="00B8431F"/>
    <w:rsid w:val="00B848CC"/>
    <w:rsid w:val="00B849EC"/>
    <w:rsid w:val="00B84CEB"/>
    <w:rsid w:val="00B84DEF"/>
    <w:rsid w:val="00B85603"/>
    <w:rsid w:val="00B85DA7"/>
    <w:rsid w:val="00B85ED9"/>
    <w:rsid w:val="00B860F3"/>
    <w:rsid w:val="00B86530"/>
    <w:rsid w:val="00B86BD7"/>
    <w:rsid w:val="00B86C54"/>
    <w:rsid w:val="00B86EEF"/>
    <w:rsid w:val="00B872CA"/>
    <w:rsid w:val="00B878BF"/>
    <w:rsid w:val="00B8791C"/>
    <w:rsid w:val="00B87993"/>
    <w:rsid w:val="00B87E22"/>
    <w:rsid w:val="00B87F60"/>
    <w:rsid w:val="00B9022A"/>
    <w:rsid w:val="00B904D9"/>
    <w:rsid w:val="00B90636"/>
    <w:rsid w:val="00B908A1"/>
    <w:rsid w:val="00B90BB2"/>
    <w:rsid w:val="00B90C4B"/>
    <w:rsid w:val="00B90FDA"/>
    <w:rsid w:val="00B9124E"/>
    <w:rsid w:val="00B915CF"/>
    <w:rsid w:val="00B91744"/>
    <w:rsid w:val="00B919F5"/>
    <w:rsid w:val="00B91E3C"/>
    <w:rsid w:val="00B91F04"/>
    <w:rsid w:val="00B925FE"/>
    <w:rsid w:val="00B92E95"/>
    <w:rsid w:val="00B93071"/>
    <w:rsid w:val="00B930E4"/>
    <w:rsid w:val="00B932BA"/>
    <w:rsid w:val="00B93BF5"/>
    <w:rsid w:val="00B94106"/>
    <w:rsid w:val="00B94B90"/>
    <w:rsid w:val="00B94CD5"/>
    <w:rsid w:val="00B94E94"/>
    <w:rsid w:val="00B94EC5"/>
    <w:rsid w:val="00B95036"/>
    <w:rsid w:val="00B9514B"/>
    <w:rsid w:val="00B95160"/>
    <w:rsid w:val="00B95A61"/>
    <w:rsid w:val="00B95DB7"/>
    <w:rsid w:val="00B960B4"/>
    <w:rsid w:val="00B9623B"/>
    <w:rsid w:val="00B9623E"/>
    <w:rsid w:val="00B963C2"/>
    <w:rsid w:val="00B96647"/>
    <w:rsid w:val="00B9679D"/>
    <w:rsid w:val="00B967DE"/>
    <w:rsid w:val="00B967E4"/>
    <w:rsid w:val="00B969EA"/>
    <w:rsid w:val="00B96B72"/>
    <w:rsid w:val="00B97356"/>
    <w:rsid w:val="00B97496"/>
    <w:rsid w:val="00B97503"/>
    <w:rsid w:val="00B97586"/>
    <w:rsid w:val="00B9759F"/>
    <w:rsid w:val="00B97DB9"/>
    <w:rsid w:val="00BA0417"/>
    <w:rsid w:val="00BA0609"/>
    <w:rsid w:val="00BA0816"/>
    <w:rsid w:val="00BA0905"/>
    <w:rsid w:val="00BA0C5D"/>
    <w:rsid w:val="00BA0C9F"/>
    <w:rsid w:val="00BA0F32"/>
    <w:rsid w:val="00BA11CB"/>
    <w:rsid w:val="00BA131B"/>
    <w:rsid w:val="00BA1784"/>
    <w:rsid w:val="00BA1E7C"/>
    <w:rsid w:val="00BA1F99"/>
    <w:rsid w:val="00BA26A1"/>
    <w:rsid w:val="00BA2753"/>
    <w:rsid w:val="00BA294D"/>
    <w:rsid w:val="00BA2991"/>
    <w:rsid w:val="00BA2B79"/>
    <w:rsid w:val="00BA2D19"/>
    <w:rsid w:val="00BA2DA9"/>
    <w:rsid w:val="00BA3456"/>
    <w:rsid w:val="00BA39B1"/>
    <w:rsid w:val="00BA3E4B"/>
    <w:rsid w:val="00BA412E"/>
    <w:rsid w:val="00BA41F7"/>
    <w:rsid w:val="00BA44EF"/>
    <w:rsid w:val="00BA471F"/>
    <w:rsid w:val="00BA484F"/>
    <w:rsid w:val="00BA4EF7"/>
    <w:rsid w:val="00BA516B"/>
    <w:rsid w:val="00BA58B9"/>
    <w:rsid w:val="00BA5B57"/>
    <w:rsid w:val="00BA5C46"/>
    <w:rsid w:val="00BA5CC7"/>
    <w:rsid w:val="00BA5FDA"/>
    <w:rsid w:val="00BA603A"/>
    <w:rsid w:val="00BA6402"/>
    <w:rsid w:val="00BA64B5"/>
    <w:rsid w:val="00BA69BB"/>
    <w:rsid w:val="00BA6B8C"/>
    <w:rsid w:val="00BA7A01"/>
    <w:rsid w:val="00BA7A19"/>
    <w:rsid w:val="00BA7A67"/>
    <w:rsid w:val="00BA7C54"/>
    <w:rsid w:val="00BA7CB8"/>
    <w:rsid w:val="00BA7E2E"/>
    <w:rsid w:val="00BA7EE8"/>
    <w:rsid w:val="00BA7F2B"/>
    <w:rsid w:val="00BB0847"/>
    <w:rsid w:val="00BB093A"/>
    <w:rsid w:val="00BB0D7F"/>
    <w:rsid w:val="00BB0F3D"/>
    <w:rsid w:val="00BB1152"/>
    <w:rsid w:val="00BB12C5"/>
    <w:rsid w:val="00BB1440"/>
    <w:rsid w:val="00BB148F"/>
    <w:rsid w:val="00BB1893"/>
    <w:rsid w:val="00BB1A04"/>
    <w:rsid w:val="00BB1B52"/>
    <w:rsid w:val="00BB2208"/>
    <w:rsid w:val="00BB27B0"/>
    <w:rsid w:val="00BB29EB"/>
    <w:rsid w:val="00BB2A1B"/>
    <w:rsid w:val="00BB36CC"/>
    <w:rsid w:val="00BB3BC3"/>
    <w:rsid w:val="00BB3C93"/>
    <w:rsid w:val="00BB3CD6"/>
    <w:rsid w:val="00BB400D"/>
    <w:rsid w:val="00BB401A"/>
    <w:rsid w:val="00BB44FC"/>
    <w:rsid w:val="00BB4587"/>
    <w:rsid w:val="00BB462F"/>
    <w:rsid w:val="00BB4647"/>
    <w:rsid w:val="00BB46E4"/>
    <w:rsid w:val="00BB49F8"/>
    <w:rsid w:val="00BB515B"/>
    <w:rsid w:val="00BB5368"/>
    <w:rsid w:val="00BB5471"/>
    <w:rsid w:val="00BB56B8"/>
    <w:rsid w:val="00BB5C48"/>
    <w:rsid w:val="00BB5EF2"/>
    <w:rsid w:val="00BB6341"/>
    <w:rsid w:val="00BB6907"/>
    <w:rsid w:val="00BB6FC2"/>
    <w:rsid w:val="00BB736B"/>
    <w:rsid w:val="00BB73D3"/>
    <w:rsid w:val="00BB75B8"/>
    <w:rsid w:val="00BB760A"/>
    <w:rsid w:val="00BB771D"/>
    <w:rsid w:val="00BB7874"/>
    <w:rsid w:val="00BB787F"/>
    <w:rsid w:val="00BB7901"/>
    <w:rsid w:val="00BB7B74"/>
    <w:rsid w:val="00BB7C9F"/>
    <w:rsid w:val="00BC0013"/>
    <w:rsid w:val="00BC045E"/>
    <w:rsid w:val="00BC04E6"/>
    <w:rsid w:val="00BC059E"/>
    <w:rsid w:val="00BC0E29"/>
    <w:rsid w:val="00BC0ECA"/>
    <w:rsid w:val="00BC0ECF"/>
    <w:rsid w:val="00BC11BD"/>
    <w:rsid w:val="00BC1772"/>
    <w:rsid w:val="00BC1A6E"/>
    <w:rsid w:val="00BC1C9B"/>
    <w:rsid w:val="00BC1F64"/>
    <w:rsid w:val="00BC1F9E"/>
    <w:rsid w:val="00BC23C0"/>
    <w:rsid w:val="00BC2488"/>
    <w:rsid w:val="00BC2692"/>
    <w:rsid w:val="00BC26A1"/>
    <w:rsid w:val="00BC2A98"/>
    <w:rsid w:val="00BC2B07"/>
    <w:rsid w:val="00BC2BF1"/>
    <w:rsid w:val="00BC2C77"/>
    <w:rsid w:val="00BC2CE8"/>
    <w:rsid w:val="00BC2E2E"/>
    <w:rsid w:val="00BC342D"/>
    <w:rsid w:val="00BC350C"/>
    <w:rsid w:val="00BC37F4"/>
    <w:rsid w:val="00BC3AFF"/>
    <w:rsid w:val="00BC3F02"/>
    <w:rsid w:val="00BC3F03"/>
    <w:rsid w:val="00BC3FD4"/>
    <w:rsid w:val="00BC472E"/>
    <w:rsid w:val="00BC4F63"/>
    <w:rsid w:val="00BC51C6"/>
    <w:rsid w:val="00BC545A"/>
    <w:rsid w:val="00BC54E0"/>
    <w:rsid w:val="00BC5676"/>
    <w:rsid w:val="00BC5694"/>
    <w:rsid w:val="00BC5804"/>
    <w:rsid w:val="00BC58F0"/>
    <w:rsid w:val="00BC59BA"/>
    <w:rsid w:val="00BC5CCA"/>
    <w:rsid w:val="00BC606D"/>
    <w:rsid w:val="00BC634F"/>
    <w:rsid w:val="00BC6A54"/>
    <w:rsid w:val="00BC6BFE"/>
    <w:rsid w:val="00BC6E52"/>
    <w:rsid w:val="00BC6E9B"/>
    <w:rsid w:val="00BC7098"/>
    <w:rsid w:val="00BC7CD7"/>
    <w:rsid w:val="00BC7DA2"/>
    <w:rsid w:val="00BC7DE0"/>
    <w:rsid w:val="00BC7FB7"/>
    <w:rsid w:val="00BD0048"/>
    <w:rsid w:val="00BD00F2"/>
    <w:rsid w:val="00BD02E8"/>
    <w:rsid w:val="00BD03A1"/>
    <w:rsid w:val="00BD0640"/>
    <w:rsid w:val="00BD0A26"/>
    <w:rsid w:val="00BD0B25"/>
    <w:rsid w:val="00BD0FBE"/>
    <w:rsid w:val="00BD1162"/>
    <w:rsid w:val="00BD19D5"/>
    <w:rsid w:val="00BD2390"/>
    <w:rsid w:val="00BD2CC9"/>
    <w:rsid w:val="00BD301C"/>
    <w:rsid w:val="00BD3090"/>
    <w:rsid w:val="00BD3813"/>
    <w:rsid w:val="00BD397B"/>
    <w:rsid w:val="00BD3F0A"/>
    <w:rsid w:val="00BD43C7"/>
    <w:rsid w:val="00BD460D"/>
    <w:rsid w:val="00BD4696"/>
    <w:rsid w:val="00BD4A36"/>
    <w:rsid w:val="00BD526D"/>
    <w:rsid w:val="00BD53CA"/>
    <w:rsid w:val="00BD59EF"/>
    <w:rsid w:val="00BD5EF8"/>
    <w:rsid w:val="00BD66B0"/>
    <w:rsid w:val="00BD6796"/>
    <w:rsid w:val="00BD69FE"/>
    <w:rsid w:val="00BD6E78"/>
    <w:rsid w:val="00BD6F20"/>
    <w:rsid w:val="00BD7063"/>
    <w:rsid w:val="00BD71DB"/>
    <w:rsid w:val="00BD767A"/>
    <w:rsid w:val="00BD76A4"/>
    <w:rsid w:val="00BD7F25"/>
    <w:rsid w:val="00BD7FCE"/>
    <w:rsid w:val="00BE0052"/>
    <w:rsid w:val="00BE11B1"/>
    <w:rsid w:val="00BE12C6"/>
    <w:rsid w:val="00BE1335"/>
    <w:rsid w:val="00BE143D"/>
    <w:rsid w:val="00BE168A"/>
    <w:rsid w:val="00BE1757"/>
    <w:rsid w:val="00BE1D02"/>
    <w:rsid w:val="00BE2729"/>
    <w:rsid w:val="00BE2911"/>
    <w:rsid w:val="00BE293D"/>
    <w:rsid w:val="00BE3145"/>
    <w:rsid w:val="00BE320D"/>
    <w:rsid w:val="00BE3311"/>
    <w:rsid w:val="00BE33FC"/>
    <w:rsid w:val="00BE3892"/>
    <w:rsid w:val="00BE38F1"/>
    <w:rsid w:val="00BE4073"/>
    <w:rsid w:val="00BE408C"/>
    <w:rsid w:val="00BE413C"/>
    <w:rsid w:val="00BE4492"/>
    <w:rsid w:val="00BE48CD"/>
    <w:rsid w:val="00BE4A3E"/>
    <w:rsid w:val="00BE4A9E"/>
    <w:rsid w:val="00BE4BA2"/>
    <w:rsid w:val="00BE4C95"/>
    <w:rsid w:val="00BE4F76"/>
    <w:rsid w:val="00BE5053"/>
    <w:rsid w:val="00BE53EB"/>
    <w:rsid w:val="00BE6020"/>
    <w:rsid w:val="00BE610D"/>
    <w:rsid w:val="00BE6667"/>
    <w:rsid w:val="00BE6679"/>
    <w:rsid w:val="00BE68B9"/>
    <w:rsid w:val="00BE69EF"/>
    <w:rsid w:val="00BE6A8D"/>
    <w:rsid w:val="00BE6BF2"/>
    <w:rsid w:val="00BE6CC5"/>
    <w:rsid w:val="00BE7169"/>
    <w:rsid w:val="00BE754C"/>
    <w:rsid w:val="00BE75D0"/>
    <w:rsid w:val="00BE76B6"/>
    <w:rsid w:val="00BE7DC1"/>
    <w:rsid w:val="00BE7F06"/>
    <w:rsid w:val="00BE7F6A"/>
    <w:rsid w:val="00BF04EC"/>
    <w:rsid w:val="00BF1213"/>
    <w:rsid w:val="00BF126C"/>
    <w:rsid w:val="00BF12BA"/>
    <w:rsid w:val="00BF14AA"/>
    <w:rsid w:val="00BF188E"/>
    <w:rsid w:val="00BF26A8"/>
    <w:rsid w:val="00BF2749"/>
    <w:rsid w:val="00BF2979"/>
    <w:rsid w:val="00BF29F0"/>
    <w:rsid w:val="00BF2D10"/>
    <w:rsid w:val="00BF2F4F"/>
    <w:rsid w:val="00BF2F59"/>
    <w:rsid w:val="00BF3240"/>
    <w:rsid w:val="00BF326E"/>
    <w:rsid w:val="00BF37AE"/>
    <w:rsid w:val="00BF3B18"/>
    <w:rsid w:val="00BF3F49"/>
    <w:rsid w:val="00BF45EF"/>
    <w:rsid w:val="00BF4688"/>
    <w:rsid w:val="00BF4819"/>
    <w:rsid w:val="00BF48F2"/>
    <w:rsid w:val="00BF4B58"/>
    <w:rsid w:val="00BF4D6B"/>
    <w:rsid w:val="00BF4DEF"/>
    <w:rsid w:val="00BF5698"/>
    <w:rsid w:val="00BF5989"/>
    <w:rsid w:val="00BF598C"/>
    <w:rsid w:val="00BF62B9"/>
    <w:rsid w:val="00BF6590"/>
    <w:rsid w:val="00BF6797"/>
    <w:rsid w:val="00BF77DE"/>
    <w:rsid w:val="00BF78AB"/>
    <w:rsid w:val="00BF796F"/>
    <w:rsid w:val="00BF7A34"/>
    <w:rsid w:val="00C0052A"/>
    <w:rsid w:val="00C0070B"/>
    <w:rsid w:val="00C00724"/>
    <w:rsid w:val="00C0095E"/>
    <w:rsid w:val="00C00E59"/>
    <w:rsid w:val="00C00ED5"/>
    <w:rsid w:val="00C00FC7"/>
    <w:rsid w:val="00C0105F"/>
    <w:rsid w:val="00C01288"/>
    <w:rsid w:val="00C01361"/>
    <w:rsid w:val="00C01386"/>
    <w:rsid w:val="00C0156F"/>
    <w:rsid w:val="00C0187D"/>
    <w:rsid w:val="00C01DC6"/>
    <w:rsid w:val="00C01F8E"/>
    <w:rsid w:val="00C02605"/>
    <w:rsid w:val="00C02CBE"/>
    <w:rsid w:val="00C02CC9"/>
    <w:rsid w:val="00C02D9D"/>
    <w:rsid w:val="00C03020"/>
    <w:rsid w:val="00C03426"/>
    <w:rsid w:val="00C0348D"/>
    <w:rsid w:val="00C03847"/>
    <w:rsid w:val="00C03ACE"/>
    <w:rsid w:val="00C03C82"/>
    <w:rsid w:val="00C03D9A"/>
    <w:rsid w:val="00C03EBB"/>
    <w:rsid w:val="00C04192"/>
    <w:rsid w:val="00C0463B"/>
    <w:rsid w:val="00C04A1B"/>
    <w:rsid w:val="00C04AB2"/>
    <w:rsid w:val="00C04EDA"/>
    <w:rsid w:val="00C05468"/>
    <w:rsid w:val="00C05628"/>
    <w:rsid w:val="00C05ADF"/>
    <w:rsid w:val="00C05CD4"/>
    <w:rsid w:val="00C05EB7"/>
    <w:rsid w:val="00C0611F"/>
    <w:rsid w:val="00C061DD"/>
    <w:rsid w:val="00C064B1"/>
    <w:rsid w:val="00C06ABF"/>
    <w:rsid w:val="00C06AE8"/>
    <w:rsid w:val="00C06B6F"/>
    <w:rsid w:val="00C06C93"/>
    <w:rsid w:val="00C07010"/>
    <w:rsid w:val="00C07058"/>
    <w:rsid w:val="00C07301"/>
    <w:rsid w:val="00C07A3C"/>
    <w:rsid w:val="00C07A8C"/>
    <w:rsid w:val="00C07BEB"/>
    <w:rsid w:val="00C07CBB"/>
    <w:rsid w:val="00C07D6B"/>
    <w:rsid w:val="00C1005B"/>
    <w:rsid w:val="00C101EC"/>
    <w:rsid w:val="00C104CE"/>
    <w:rsid w:val="00C105CA"/>
    <w:rsid w:val="00C10890"/>
    <w:rsid w:val="00C10C52"/>
    <w:rsid w:val="00C10E05"/>
    <w:rsid w:val="00C1101F"/>
    <w:rsid w:val="00C111BE"/>
    <w:rsid w:val="00C1126E"/>
    <w:rsid w:val="00C1162C"/>
    <w:rsid w:val="00C11893"/>
    <w:rsid w:val="00C11A5D"/>
    <w:rsid w:val="00C11F1B"/>
    <w:rsid w:val="00C122F8"/>
    <w:rsid w:val="00C12465"/>
    <w:rsid w:val="00C12544"/>
    <w:rsid w:val="00C12591"/>
    <w:rsid w:val="00C12597"/>
    <w:rsid w:val="00C1275F"/>
    <w:rsid w:val="00C131DD"/>
    <w:rsid w:val="00C13745"/>
    <w:rsid w:val="00C13FF9"/>
    <w:rsid w:val="00C14028"/>
    <w:rsid w:val="00C1432F"/>
    <w:rsid w:val="00C14681"/>
    <w:rsid w:val="00C14908"/>
    <w:rsid w:val="00C14AE0"/>
    <w:rsid w:val="00C15297"/>
    <w:rsid w:val="00C153CF"/>
    <w:rsid w:val="00C15483"/>
    <w:rsid w:val="00C15AA2"/>
    <w:rsid w:val="00C15BB3"/>
    <w:rsid w:val="00C16306"/>
    <w:rsid w:val="00C163F9"/>
    <w:rsid w:val="00C16474"/>
    <w:rsid w:val="00C16708"/>
    <w:rsid w:val="00C16E7E"/>
    <w:rsid w:val="00C16EAE"/>
    <w:rsid w:val="00C17024"/>
    <w:rsid w:val="00C179A0"/>
    <w:rsid w:val="00C17D30"/>
    <w:rsid w:val="00C17D73"/>
    <w:rsid w:val="00C17FE4"/>
    <w:rsid w:val="00C206AF"/>
    <w:rsid w:val="00C208A4"/>
    <w:rsid w:val="00C20948"/>
    <w:rsid w:val="00C20D51"/>
    <w:rsid w:val="00C20F88"/>
    <w:rsid w:val="00C21062"/>
    <w:rsid w:val="00C21702"/>
    <w:rsid w:val="00C218B8"/>
    <w:rsid w:val="00C21BA3"/>
    <w:rsid w:val="00C21C34"/>
    <w:rsid w:val="00C21C82"/>
    <w:rsid w:val="00C22170"/>
    <w:rsid w:val="00C22285"/>
    <w:rsid w:val="00C22542"/>
    <w:rsid w:val="00C22ACF"/>
    <w:rsid w:val="00C22B66"/>
    <w:rsid w:val="00C22BFA"/>
    <w:rsid w:val="00C22D9F"/>
    <w:rsid w:val="00C232DE"/>
    <w:rsid w:val="00C234A8"/>
    <w:rsid w:val="00C23A7D"/>
    <w:rsid w:val="00C23E00"/>
    <w:rsid w:val="00C23E6F"/>
    <w:rsid w:val="00C23EE9"/>
    <w:rsid w:val="00C244F8"/>
    <w:rsid w:val="00C249DE"/>
    <w:rsid w:val="00C24B36"/>
    <w:rsid w:val="00C24B82"/>
    <w:rsid w:val="00C2507A"/>
    <w:rsid w:val="00C25215"/>
    <w:rsid w:val="00C25A05"/>
    <w:rsid w:val="00C25ED9"/>
    <w:rsid w:val="00C26165"/>
    <w:rsid w:val="00C26308"/>
    <w:rsid w:val="00C26BA4"/>
    <w:rsid w:val="00C26D32"/>
    <w:rsid w:val="00C272E5"/>
    <w:rsid w:val="00C27B52"/>
    <w:rsid w:val="00C27DFA"/>
    <w:rsid w:val="00C27ED7"/>
    <w:rsid w:val="00C3002D"/>
    <w:rsid w:val="00C3027A"/>
    <w:rsid w:val="00C302F8"/>
    <w:rsid w:val="00C30362"/>
    <w:rsid w:val="00C30B49"/>
    <w:rsid w:val="00C30BDD"/>
    <w:rsid w:val="00C3157B"/>
    <w:rsid w:val="00C315E7"/>
    <w:rsid w:val="00C319E3"/>
    <w:rsid w:val="00C31AD3"/>
    <w:rsid w:val="00C32461"/>
    <w:rsid w:val="00C32480"/>
    <w:rsid w:val="00C325BD"/>
    <w:rsid w:val="00C328A4"/>
    <w:rsid w:val="00C32C52"/>
    <w:rsid w:val="00C332B8"/>
    <w:rsid w:val="00C334B3"/>
    <w:rsid w:val="00C33E24"/>
    <w:rsid w:val="00C341E4"/>
    <w:rsid w:val="00C343B5"/>
    <w:rsid w:val="00C348F9"/>
    <w:rsid w:val="00C34A33"/>
    <w:rsid w:val="00C34D6C"/>
    <w:rsid w:val="00C34E3B"/>
    <w:rsid w:val="00C35A70"/>
    <w:rsid w:val="00C35E87"/>
    <w:rsid w:val="00C360EC"/>
    <w:rsid w:val="00C3675D"/>
    <w:rsid w:val="00C36866"/>
    <w:rsid w:val="00C37344"/>
    <w:rsid w:val="00C37E20"/>
    <w:rsid w:val="00C400AF"/>
    <w:rsid w:val="00C409AD"/>
    <w:rsid w:val="00C4110D"/>
    <w:rsid w:val="00C41D65"/>
    <w:rsid w:val="00C41E9D"/>
    <w:rsid w:val="00C41EAD"/>
    <w:rsid w:val="00C4223B"/>
    <w:rsid w:val="00C42731"/>
    <w:rsid w:val="00C429B8"/>
    <w:rsid w:val="00C42A33"/>
    <w:rsid w:val="00C42AF1"/>
    <w:rsid w:val="00C42E80"/>
    <w:rsid w:val="00C42ECC"/>
    <w:rsid w:val="00C42EFC"/>
    <w:rsid w:val="00C4303D"/>
    <w:rsid w:val="00C430CF"/>
    <w:rsid w:val="00C43124"/>
    <w:rsid w:val="00C431AB"/>
    <w:rsid w:val="00C4325E"/>
    <w:rsid w:val="00C43665"/>
    <w:rsid w:val="00C43791"/>
    <w:rsid w:val="00C437CC"/>
    <w:rsid w:val="00C43892"/>
    <w:rsid w:val="00C43AE6"/>
    <w:rsid w:val="00C43C0F"/>
    <w:rsid w:val="00C44779"/>
    <w:rsid w:val="00C44D14"/>
    <w:rsid w:val="00C44F02"/>
    <w:rsid w:val="00C45166"/>
    <w:rsid w:val="00C452E3"/>
    <w:rsid w:val="00C454B7"/>
    <w:rsid w:val="00C45621"/>
    <w:rsid w:val="00C45750"/>
    <w:rsid w:val="00C45A00"/>
    <w:rsid w:val="00C45A2A"/>
    <w:rsid w:val="00C45AD2"/>
    <w:rsid w:val="00C45D64"/>
    <w:rsid w:val="00C45F26"/>
    <w:rsid w:val="00C45FC7"/>
    <w:rsid w:val="00C466C3"/>
    <w:rsid w:val="00C47666"/>
    <w:rsid w:val="00C50034"/>
    <w:rsid w:val="00C502A1"/>
    <w:rsid w:val="00C5035F"/>
    <w:rsid w:val="00C50372"/>
    <w:rsid w:val="00C506CB"/>
    <w:rsid w:val="00C50712"/>
    <w:rsid w:val="00C50774"/>
    <w:rsid w:val="00C50B52"/>
    <w:rsid w:val="00C50C78"/>
    <w:rsid w:val="00C51007"/>
    <w:rsid w:val="00C513FE"/>
    <w:rsid w:val="00C5154E"/>
    <w:rsid w:val="00C516C3"/>
    <w:rsid w:val="00C51A42"/>
    <w:rsid w:val="00C51B84"/>
    <w:rsid w:val="00C520F1"/>
    <w:rsid w:val="00C5224D"/>
    <w:rsid w:val="00C52330"/>
    <w:rsid w:val="00C523D9"/>
    <w:rsid w:val="00C52EC8"/>
    <w:rsid w:val="00C53182"/>
    <w:rsid w:val="00C53230"/>
    <w:rsid w:val="00C532F4"/>
    <w:rsid w:val="00C53450"/>
    <w:rsid w:val="00C5373A"/>
    <w:rsid w:val="00C53743"/>
    <w:rsid w:val="00C53B98"/>
    <w:rsid w:val="00C53DEB"/>
    <w:rsid w:val="00C53EBE"/>
    <w:rsid w:val="00C54404"/>
    <w:rsid w:val="00C544B0"/>
    <w:rsid w:val="00C54929"/>
    <w:rsid w:val="00C54ABA"/>
    <w:rsid w:val="00C54D3B"/>
    <w:rsid w:val="00C55119"/>
    <w:rsid w:val="00C55319"/>
    <w:rsid w:val="00C5544E"/>
    <w:rsid w:val="00C556EA"/>
    <w:rsid w:val="00C55A50"/>
    <w:rsid w:val="00C55B3B"/>
    <w:rsid w:val="00C55E5A"/>
    <w:rsid w:val="00C55F06"/>
    <w:rsid w:val="00C5608E"/>
    <w:rsid w:val="00C56220"/>
    <w:rsid w:val="00C562EF"/>
    <w:rsid w:val="00C5634D"/>
    <w:rsid w:val="00C56564"/>
    <w:rsid w:val="00C56568"/>
    <w:rsid w:val="00C56726"/>
    <w:rsid w:val="00C569A3"/>
    <w:rsid w:val="00C5777D"/>
    <w:rsid w:val="00C578DC"/>
    <w:rsid w:val="00C57D13"/>
    <w:rsid w:val="00C600D7"/>
    <w:rsid w:val="00C60BBA"/>
    <w:rsid w:val="00C60E47"/>
    <w:rsid w:val="00C6100B"/>
    <w:rsid w:val="00C613C6"/>
    <w:rsid w:val="00C61D16"/>
    <w:rsid w:val="00C61E34"/>
    <w:rsid w:val="00C61FA4"/>
    <w:rsid w:val="00C6220E"/>
    <w:rsid w:val="00C6236E"/>
    <w:rsid w:val="00C62844"/>
    <w:rsid w:val="00C635B5"/>
    <w:rsid w:val="00C6373B"/>
    <w:rsid w:val="00C63796"/>
    <w:rsid w:val="00C6391A"/>
    <w:rsid w:val="00C63B1D"/>
    <w:rsid w:val="00C63C29"/>
    <w:rsid w:val="00C63FDE"/>
    <w:rsid w:val="00C6420F"/>
    <w:rsid w:val="00C64A09"/>
    <w:rsid w:val="00C64E3D"/>
    <w:rsid w:val="00C651E4"/>
    <w:rsid w:val="00C65555"/>
    <w:rsid w:val="00C65C17"/>
    <w:rsid w:val="00C65E0D"/>
    <w:rsid w:val="00C65E9C"/>
    <w:rsid w:val="00C65F88"/>
    <w:rsid w:val="00C65F8E"/>
    <w:rsid w:val="00C664A8"/>
    <w:rsid w:val="00C66598"/>
    <w:rsid w:val="00C66696"/>
    <w:rsid w:val="00C666CF"/>
    <w:rsid w:val="00C6676A"/>
    <w:rsid w:val="00C667B4"/>
    <w:rsid w:val="00C66957"/>
    <w:rsid w:val="00C669EC"/>
    <w:rsid w:val="00C66B98"/>
    <w:rsid w:val="00C67520"/>
    <w:rsid w:val="00C67555"/>
    <w:rsid w:val="00C67826"/>
    <w:rsid w:val="00C67963"/>
    <w:rsid w:val="00C67AEF"/>
    <w:rsid w:val="00C67B2E"/>
    <w:rsid w:val="00C67D8E"/>
    <w:rsid w:val="00C702DD"/>
    <w:rsid w:val="00C702FB"/>
    <w:rsid w:val="00C70362"/>
    <w:rsid w:val="00C707F8"/>
    <w:rsid w:val="00C70B1C"/>
    <w:rsid w:val="00C70E75"/>
    <w:rsid w:val="00C71140"/>
    <w:rsid w:val="00C7143A"/>
    <w:rsid w:val="00C71496"/>
    <w:rsid w:val="00C71538"/>
    <w:rsid w:val="00C716DE"/>
    <w:rsid w:val="00C71A08"/>
    <w:rsid w:val="00C71BC9"/>
    <w:rsid w:val="00C72132"/>
    <w:rsid w:val="00C72248"/>
    <w:rsid w:val="00C72522"/>
    <w:rsid w:val="00C72632"/>
    <w:rsid w:val="00C72E83"/>
    <w:rsid w:val="00C72EAB"/>
    <w:rsid w:val="00C7300E"/>
    <w:rsid w:val="00C7316F"/>
    <w:rsid w:val="00C733D0"/>
    <w:rsid w:val="00C736E7"/>
    <w:rsid w:val="00C736F6"/>
    <w:rsid w:val="00C73A26"/>
    <w:rsid w:val="00C73C8D"/>
    <w:rsid w:val="00C73D95"/>
    <w:rsid w:val="00C74362"/>
    <w:rsid w:val="00C744F1"/>
    <w:rsid w:val="00C7474C"/>
    <w:rsid w:val="00C74980"/>
    <w:rsid w:val="00C752B1"/>
    <w:rsid w:val="00C752F0"/>
    <w:rsid w:val="00C7538B"/>
    <w:rsid w:val="00C757CE"/>
    <w:rsid w:val="00C759B8"/>
    <w:rsid w:val="00C75B0F"/>
    <w:rsid w:val="00C76A00"/>
    <w:rsid w:val="00C76D50"/>
    <w:rsid w:val="00C7750C"/>
    <w:rsid w:val="00C77564"/>
    <w:rsid w:val="00C77694"/>
    <w:rsid w:val="00C77C61"/>
    <w:rsid w:val="00C77DEF"/>
    <w:rsid w:val="00C80178"/>
    <w:rsid w:val="00C80529"/>
    <w:rsid w:val="00C80A10"/>
    <w:rsid w:val="00C81016"/>
    <w:rsid w:val="00C81266"/>
    <w:rsid w:val="00C814CC"/>
    <w:rsid w:val="00C817AB"/>
    <w:rsid w:val="00C81942"/>
    <w:rsid w:val="00C81A7A"/>
    <w:rsid w:val="00C81B0E"/>
    <w:rsid w:val="00C81B50"/>
    <w:rsid w:val="00C81F83"/>
    <w:rsid w:val="00C82129"/>
    <w:rsid w:val="00C8228C"/>
    <w:rsid w:val="00C823C3"/>
    <w:rsid w:val="00C82BFD"/>
    <w:rsid w:val="00C82FA1"/>
    <w:rsid w:val="00C8360E"/>
    <w:rsid w:val="00C839E7"/>
    <w:rsid w:val="00C83C7A"/>
    <w:rsid w:val="00C83F05"/>
    <w:rsid w:val="00C83F2E"/>
    <w:rsid w:val="00C84201"/>
    <w:rsid w:val="00C843B1"/>
    <w:rsid w:val="00C844F6"/>
    <w:rsid w:val="00C8467E"/>
    <w:rsid w:val="00C84853"/>
    <w:rsid w:val="00C85181"/>
    <w:rsid w:val="00C8521E"/>
    <w:rsid w:val="00C85263"/>
    <w:rsid w:val="00C85621"/>
    <w:rsid w:val="00C858F5"/>
    <w:rsid w:val="00C85960"/>
    <w:rsid w:val="00C85974"/>
    <w:rsid w:val="00C85B33"/>
    <w:rsid w:val="00C86068"/>
    <w:rsid w:val="00C8622E"/>
    <w:rsid w:val="00C86C2F"/>
    <w:rsid w:val="00C86CFB"/>
    <w:rsid w:val="00C86EBD"/>
    <w:rsid w:val="00C86FAD"/>
    <w:rsid w:val="00C86FDA"/>
    <w:rsid w:val="00C876ED"/>
    <w:rsid w:val="00C87856"/>
    <w:rsid w:val="00C9027B"/>
    <w:rsid w:val="00C90789"/>
    <w:rsid w:val="00C908AA"/>
    <w:rsid w:val="00C90A95"/>
    <w:rsid w:val="00C90C30"/>
    <w:rsid w:val="00C90ECC"/>
    <w:rsid w:val="00C91218"/>
    <w:rsid w:val="00C9125F"/>
    <w:rsid w:val="00C9131C"/>
    <w:rsid w:val="00C91BC2"/>
    <w:rsid w:val="00C91BEE"/>
    <w:rsid w:val="00C91D42"/>
    <w:rsid w:val="00C91EBD"/>
    <w:rsid w:val="00C91F8E"/>
    <w:rsid w:val="00C922AA"/>
    <w:rsid w:val="00C92385"/>
    <w:rsid w:val="00C923B6"/>
    <w:rsid w:val="00C92656"/>
    <w:rsid w:val="00C92862"/>
    <w:rsid w:val="00C9299A"/>
    <w:rsid w:val="00C92C32"/>
    <w:rsid w:val="00C936DD"/>
    <w:rsid w:val="00C93BDD"/>
    <w:rsid w:val="00C94A0D"/>
    <w:rsid w:val="00C94B73"/>
    <w:rsid w:val="00C94FC6"/>
    <w:rsid w:val="00C951CF"/>
    <w:rsid w:val="00C9554F"/>
    <w:rsid w:val="00C959B7"/>
    <w:rsid w:val="00C95ECB"/>
    <w:rsid w:val="00C95FF7"/>
    <w:rsid w:val="00C96073"/>
    <w:rsid w:val="00C96B1F"/>
    <w:rsid w:val="00C96D61"/>
    <w:rsid w:val="00C972B4"/>
    <w:rsid w:val="00C977DF"/>
    <w:rsid w:val="00C97AAB"/>
    <w:rsid w:val="00C97B02"/>
    <w:rsid w:val="00C97B2C"/>
    <w:rsid w:val="00C97DBE"/>
    <w:rsid w:val="00CA0227"/>
    <w:rsid w:val="00CA074A"/>
    <w:rsid w:val="00CA0994"/>
    <w:rsid w:val="00CA0D81"/>
    <w:rsid w:val="00CA0DAD"/>
    <w:rsid w:val="00CA0F59"/>
    <w:rsid w:val="00CA0FAA"/>
    <w:rsid w:val="00CA10F5"/>
    <w:rsid w:val="00CA18A7"/>
    <w:rsid w:val="00CA1C0C"/>
    <w:rsid w:val="00CA1C1B"/>
    <w:rsid w:val="00CA1ED9"/>
    <w:rsid w:val="00CA1F3B"/>
    <w:rsid w:val="00CA228D"/>
    <w:rsid w:val="00CA2350"/>
    <w:rsid w:val="00CA294D"/>
    <w:rsid w:val="00CA2A00"/>
    <w:rsid w:val="00CA2BCD"/>
    <w:rsid w:val="00CA2BFB"/>
    <w:rsid w:val="00CA2CA5"/>
    <w:rsid w:val="00CA2D73"/>
    <w:rsid w:val="00CA3298"/>
    <w:rsid w:val="00CA355D"/>
    <w:rsid w:val="00CA366A"/>
    <w:rsid w:val="00CA39B3"/>
    <w:rsid w:val="00CA3F68"/>
    <w:rsid w:val="00CA3FDE"/>
    <w:rsid w:val="00CA40D4"/>
    <w:rsid w:val="00CA4986"/>
    <w:rsid w:val="00CA4A4F"/>
    <w:rsid w:val="00CA4BCC"/>
    <w:rsid w:val="00CA4C0A"/>
    <w:rsid w:val="00CA4C14"/>
    <w:rsid w:val="00CA4D98"/>
    <w:rsid w:val="00CA4FCE"/>
    <w:rsid w:val="00CA5750"/>
    <w:rsid w:val="00CA5947"/>
    <w:rsid w:val="00CA5B70"/>
    <w:rsid w:val="00CA5CBE"/>
    <w:rsid w:val="00CA5DF7"/>
    <w:rsid w:val="00CA64D7"/>
    <w:rsid w:val="00CA7174"/>
    <w:rsid w:val="00CA7AAE"/>
    <w:rsid w:val="00CA7CB7"/>
    <w:rsid w:val="00CA7E62"/>
    <w:rsid w:val="00CA7F14"/>
    <w:rsid w:val="00CB062F"/>
    <w:rsid w:val="00CB0E0F"/>
    <w:rsid w:val="00CB1035"/>
    <w:rsid w:val="00CB10E6"/>
    <w:rsid w:val="00CB1168"/>
    <w:rsid w:val="00CB1C85"/>
    <w:rsid w:val="00CB1DB0"/>
    <w:rsid w:val="00CB1FBF"/>
    <w:rsid w:val="00CB21D1"/>
    <w:rsid w:val="00CB224D"/>
    <w:rsid w:val="00CB2288"/>
    <w:rsid w:val="00CB262C"/>
    <w:rsid w:val="00CB297A"/>
    <w:rsid w:val="00CB29FD"/>
    <w:rsid w:val="00CB31EB"/>
    <w:rsid w:val="00CB33BA"/>
    <w:rsid w:val="00CB33EA"/>
    <w:rsid w:val="00CB352E"/>
    <w:rsid w:val="00CB3678"/>
    <w:rsid w:val="00CB3EB0"/>
    <w:rsid w:val="00CB40CB"/>
    <w:rsid w:val="00CB413D"/>
    <w:rsid w:val="00CB4A74"/>
    <w:rsid w:val="00CB4B58"/>
    <w:rsid w:val="00CB4C38"/>
    <w:rsid w:val="00CB504D"/>
    <w:rsid w:val="00CB50A1"/>
    <w:rsid w:val="00CB5903"/>
    <w:rsid w:val="00CB5D91"/>
    <w:rsid w:val="00CB6310"/>
    <w:rsid w:val="00CB6523"/>
    <w:rsid w:val="00CB6705"/>
    <w:rsid w:val="00CB725B"/>
    <w:rsid w:val="00CB772A"/>
    <w:rsid w:val="00CB797C"/>
    <w:rsid w:val="00CB7DC0"/>
    <w:rsid w:val="00CC024E"/>
    <w:rsid w:val="00CC03FE"/>
    <w:rsid w:val="00CC0726"/>
    <w:rsid w:val="00CC0CA2"/>
    <w:rsid w:val="00CC0CF2"/>
    <w:rsid w:val="00CC0DBB"/>
    <w:rsid w:val="00CC160C"/>
    <w:rsid w:val="00CC211C"/>
    <w:rsid w:val="00CC212D"/>
    <w:rsid w:val="00CC27A9"/>
    <w:rsid w:val="00CC28C4"/>
    <w:rsid w:val="00CC2A9E"/>
    <w:rsid w:val="00CC2CD1"/>
    <w:rsid w:val="00CC2E0E"/>
    <w:rsid w:val="00CC3371"/>
    <w:rsid w:val="00CC34E8"/>
    <w:rsid w:val="00CC3522"/>
    <w:rsid w:val="00CC37B0"/>
    <w:rsid w:val="00CC3C8A"/>
    <w:rsid w:val="00CC400D"/>
    <w:rsid w:val="00CC4177"/>
    <w:rsid w:val="00CC4198"/>
    <w:rsid w:val="00CC459F"/>
    <w:rsid w:val="00CC4676"/>
    <w:rsid w:val="00CC4E88"/>
    <w:rsid w:val="00CC559B"/>
    <w:rsid w:val="00CC5DA1"/>
    <w:rsid w:val="00CC5EF3"/>
    <w:rsid w:val="00CC6317"/>
    <w:rsid w:val="00CC6391"/>
    <w:rsid w:val="00CC66DC"/>
    <w:rsid w:val="00CC697F"/>
    <w:rsid w:val="00CC6A5E"/>
    <w:rsid w:val="00CC724A"/>
    <w:rsid w:val="00CC7885"/>
    <w:rsid w:val="00CC78CB"/>
    <w:rsid w:val="00CC7A16"/>
    <w:rsid w:val="00CC7A30"/>
    <w:rsid w:val="00CC7A33"/>
    <w:rsid w:val="00CC7A7F"/>
    <w:rsid w:val="00CC7BBD"/>
    <w:rsid w:val="00CD05B2"/>
    <w:rsid w:val="00CD0623"/>
    <w:rsid w:val="00CD0B28"/>
    <w:rsid w:val="00CD0E53"/>
    <w:rsid w:val="00CD0E54"/>
    <w:rsid w:val="00CD0F2A"/>
    <w:rsid w:val="00CD138B"/>
    <w:rsid w:val="00CD14EC"/>
    <w:rsid w:val="00CD1542"/>
    <w:rsid w:val="00CD15CB"/>
    <w:rsid w:val="00CD1824"/>
    <w:rsid w:val="00CD1CEE"/>
    <w:rsid w:val="00CD1E09"/>
    <w:rsid w:val="00CD1E23"/>
    <w:rsid w:val="00CD1EDE"/>
    <w:rsid w:val="00CD2205"/>
    <w:rsid w:val="00CD2294"/>
    <w:rsid w:val="00CD2834"/>
    <w:rsid w:val="00CD2AB6"/>
    <w:rsid w:val="00CD2AC8"/>
    <w:rsid w:val="00CD2BA8"/>
    <w:rsid w:val="00CD328A"/>
    <w:rsid w:val="00CD32D2"/>
    <w:rsid w:val="00CD3402"/>
    <w:rsid w:val="00CD34AE"/>
    <w:rsid w:val="00CD3D88"/>
    <w:rsid w:val="00CD4199"/>
    <w:rsid w:val="00CD41D0"/>
    <w:rsid w:val="00CD44E9"/>
    <w:rsid w:val="00CD52AD"/>
    <w:rsid w:val="00CD572B"/>
    <w:rsid w:val="00CD6045"/>
    <w:rsid w:val="00CD6359"/>
    <w:rsid w:val="00CD66FA"/>
    <w:rsid w:val="00CD6A26"/>
    <w:rsid w:val="00CD7116"/>
    <w:rsid w:val="00CD7372"/>
    <w:rsid w:val="00CD73C9"/>
    <w:rsid w:val="00CD745E"/>
    <w:rsid w:val="00CD74DB"/>
    <w:rsid w:val="00CD7D95"/>
    <w:rsid w:val="00CD7F00"/>
    <w:rsid w:val="00CE0672"/>
    <w:rsid w:val="00CE0ACD"/>
    <w:rsid w:val="00CE0EC5"/>
    <w:rsid w:val="00CE1357"/>
    <w:rsid w:val="00CE1580"/>
    <w:rsid w:val="00CE18AE"/>
    <w:rsid w:val="00CE18DA"/>
    <w:rsid w:val="00CE19E9"/>
    <w:rsid w:val="00CE24C7"/>
    <w:rsid w:val="00CE277D"/>
    <w:rsid w:val="00CE2AF3"/>
    <w:rsid w:val="00CE2D20"/>
    <w:rsid w:val="00CE32C1"/>
    <w:rsid w:val="00CE35C2"/>
    <w:rsid w:val="00CE373C"/>
    <w:rsid w:val="00CE3FCC"/>
    <w:rsid w:val="00CE4142"/>
    <w:rsid w:val="00CE4215"/>
    <w:rsid w:val="00CE44EF"/>
    <w:rsid w:val="00CE4654"/>
    <w:rsid w:val="00CE4675"/>
    <w:rsid w:val="00CE481B"/>
    <w:rsid w:val="00CE49DB"/>
    <w:rsid w:val="00CE4ACB"/>
    <w:rsid w:val="00CE4C46"/>
    <w:rsid w:val="00CE51A7"/>
    <w:rsid w:val="00CE550E"/>
    <w:rsid w:val="00CE5526"/>
    <w:rsid w:val="00CE621C"/>
    <w:rsid w:val="00CE6454"/>
    <w:rsid w:val="00CE681D"/>
    <w:rsid w:val="00CE6A51"/>
    <w:rsid w:val="00CE6B38"/>
    <w:rsid w:val="00CE6B4A"/>
    <w:rsid w:val="00CE6BC1"/>
    <w:rsid w:val="00CE6D62"/>
    <w:rsid w:val="00CE716C"/>
    <w:rsid w:val="00CE728A"/>
    <w:rsid w:val="00CE732A"/>
    <w:rsid w:val="00CE732B"/>
    <w:rsid w:val="00CE7354"/>
    <w:rsid w:val="00CE764C"/>
    <w:rsid w:val="00CE77A6"/>
    <w:rsid w:val="00CE7CDB"/>
    <w:rsid w:val="00CE7E77"/>
    <w:rsid w:val="00CE7F41"/>
    <w:rsid w:val="00CF000B"/>
    <w:rsid w:val="00CF0016"/>
    <w:rsid w:val="00CF00A6"/>
    <w:rsid w:val="00CF02EB"/>
    <w:rsid w:val="00CF0491"/>
    <w:rsid w:val="00CF05AC"/>
    <w:rsid w:val="00CF0611"/>
    <w:rsid w:val="00CF0690"/>
    <w:rsid w:val="00CF0C31"/>
    <w:rsid w:val="00CF0CF7"/>
    <w:rsid w:val="00CF118E"/>
    <w:rsid w:val="00CF127E"/>
    <w:rsid w:val="00CF134E"/>
    <w:rsid w:val="00CF14A6"/>
    <w:rsid w:val="00CF16A9"/>
    <w:rsid w:val="00CF1775"/>
    <w:rsid w:val="00CF1BC6"/>
    <w:rsid w:val="00CF1C47"/>
    <w:rsid w:val="00CF2623"/>
    <w:rsid w:val="00CF2636"/>
    <w:rsid w:val="00CF2643"/>
    <w:rsid w:val="00CF2C06"/>
    <w:rsid w:val="00CF2CC5"/>
    <w:rsid w:val="00CF31DE"/>
    <w:rsid w:val="00CF340B"/>
    <w:rsid w:val="00CF38E5"/>
    <w:rsid w:val="00CF3BD6"/>
    <w:rsid w:val="00CF3DF2"/>
    <w:rsid w:val="00CF405B"/>
    <w:rsid w:val="00CF40BF"/>
    <w:rsid w:val="00CF419E"/>
    <w:rsid w:val="00CF42DE"/>
    <w:rsid w:val="00CF441F"/>
    <w:rsid w:val="00CF483C"/>
    <w:rsid w:val="00CF4C66"/>
    <w:rsid w:val="00CF4E0F"/>
    <w:rsid w:val="00CF4FE1"/>
    <w:rsid w:val="00CF505D"/>
    <w:rsid w:val="00CF51D0"/>
    <w:rsid w:val="00CF533C"/>
    <w:rsid w:val="00CF5A23"/>
    <w:rsid w:val="00CF5D1D"/>
    <w:rsid w:val="00CF5F13"/>
    <w:rsid w:val="00CF6357"/>
    <w:rsid w:val="00CF6FF5"/>
    <w:rsid w:val="00CF70C4"/>
    <w:rsid w:val="00CF723A"/>
    <w:rsid w:val="00CF727A"/>
    <w:rsid w:val="00CF794D"/>
    <w:rsid w:val="00CF7F3B"/>
    <w:rsid w:val="00D00253"/>
    <w:rsid w:val="00D00711"/>
    <w:rsid w:val="00D00907"/>
    <w:rsid w:val="00D01202"/>
    <w:rsid w:val="00D01403"/>
    <w:rsid w:val="00D01424"/>
    <w:rsid w:val="00D017FE"/>
    <w:rsid w:val="00D0196B"/>
    <w:rsid w:val="00D01D21"/>
    <w:rsid w:val="00D01D6A"/>
    <w:rsid w:val="00D01DA2"/>
    <w:rsid w:val="00D02252"/>
    <w:rsid w:val="00D023F5"/>
    <w:rsid w:val="00D0269B"/>
    <w:rsid w:val="00D0276E"/>
    <w:rsid w:val="00D028B7"/>
    <w:rsid w:val="00D03008"/>
    <w:rsid w:val="00D0387F"/>
    <w:rsid w:val="00D03D5E"/>
    <w:rsid w:val="00D04242"/>
    <w:rsid w:val="00D04299"/>
    <w:rsid w:val="00D0434A"/>
    <w:rsid w:val="00D04556"/>
    <w:rsid w:val="00D046AC"/>
    <w:rsid w:val="00D04D68"/>
    <w:rsid w:val="00D05610"/>
    <w:rsid w:val="00D0584C"/>
    <w:rsid w:val="00D05948"/>
    <w:rsid w:val="00D05A52"/>
    <w:rsid w:val="00D05AB0"/>
    <w:rsid w:val="00D0624F"/>
    <w:rsid w:val="00D0628A"/>
    <w:rsid w:val="00D0672E"/>
    <w:rsid w:val="00D06A94"/>
    <w:rsid w:val="00D06E0D"/>
    <w:rsid w:val="00D06FAB"/>
    <w:rsid w:val="00D07264"/>
    <w:rsid w:val="00D074E8"/>
    <w:rsid w:val="00D078A2"/>
    <w:rsid w:val="00D07B6D"/>
    <w:rsid w:val="00D1019C"/>
    <w:rsid w:val="00D10B27"/>
    <w:rsid w:val="00D10D8D"/>
    <w:rsid w:val="00D11498"/>
    <w:rsid w:val="00D115E3"/>
    <w:rsid w:val="00D1163F"/>
    <w:rsid w:val="00D116F3"/>
    <w:rsid w:val="00D1195C"/>
    <w:rsid w:val="00D11B03"/>
    <w:rsid w:val="00D11B74"/>
    <w:rsid w:val="00D123B0"/>
    <w:rsid w:val="00D126B4"/>
    <w:rsid w:val="00D12A89"/>
    <w:rsid w:val="00D12A8A"/>
    <w:rsid w:val="00D12C96"/>
    <w:rsid w:val="00D12F41"/>
    <w:rsid w:val="00D130B2"/>
    <w:rsid w:val="00D13242"/>
    <w:rsid w:val="00D13923"/>
    <w:rsid w:val="00D13BC2"/>
    <w:rsid w:val="00D13BE7"/>
    <w:rsid w:val="00D13CBA"/>
    <w:rsid w:val="00D14119"/>
    <w:rsid w:val="00D142B7"/>
    <w:rsid w:val="00D14987"/>
    <w:rsid w:val="00D149E5"/>
    <w:rsid w:val="00D15886"/>
    <w:rsid w:val="00D15927"/>
    <w:rsid w:val="00D15CF8"/>
    <w:rsid w:val="00D1618B"/>
    <w:rsid w:val="00D161E8"/>
    <w:rsid w:val="00D165BC"/>
    <w:rsid w:val="00D1689E"/>
    <w:rsid w:val="00D168FF"/>
    <w:rsid w:val="00D16945"/>
    <w:rsid w:val="00D16F75"/>
    <w:rsid w:val="00D2003E"/>
    <w:rsid w:val="00D2023A"/>
    <w:rsid w:val="00D2080F"/>
    <w:rsid w:val="00D2087A"/>
    <w:rsid w:val="00D20B22"/>
    <w:rsid w:val="00D20D29"/>
    <w:rsid w:val="00D20DA1"/>
    <w:rsid w:val="00D20E07"/>
    <w:rsid w:val="00D20EB6"/>
    <w:rsid w:val="00D21100"/>
    <w:rsid w:val="00D21114"/>
    <w:rsid w:val="00D21144"/>
    <w:rsid w:val="00D213B4"/>
    <w:rsid w:val="00D2143C"/>
    <w:rsid w:val="00D214DB"/>
    <w:rsid w:val="00D21585"/>
    <w:rsid w:val="00D21667"/>
    <w:rsid w:val="00D218A0"/>
    <w:rsid w:val="00D219E2"/>
    <w:rsid w:val="00D21CCC"/>
    <w:rsid w:val="00D21D91"/>
    <w:rsid w:val="00D21E4A"/>
    <w:rsid w:val="00D21FDA"/>
    <w:rsid w:val="00D22106"/>
    <w:rsid w:val="00D2217E"/>
    <w:rsid w:val="00D221D6"/>
    <w:rsid w:val="00D22396"/>
    <w:rsid w:val="00D225B4"/>
    <w:rsid w:val="00D227E8"/>
    <w:rsid w:val="00D22C59"/>
    <w:rsid w:val="00D22D0B"/>
    <w:rsid w:val="00D22DAD"/>
    <w:rsid w:val="00D232B1"/>
    <w:rsid w:val="00D24260"/>
    <w:rsid w:val="00D2450F"/>
    <w:rsid w:val="00D24BD3"/>
    <w:rsid w:val="00D24C51"/>
    <w:rsid w:val="00D24D09"/>
    <w:rsid w:val="00D25374"/>
    <w:rsid w:val="00D253AD"/>
    <w:rsid w:val="00D253FC"/>
    <w:rsid w:val="00D254C9"/>
    <w:rsid w:val="00D2566C"/>
    <w:rsid w:val="00D2569D"/>
    <w:rsid w:val="00D256D7"/>
    <w:rsid w:val="00D2577F"/>
    <w:rsid w:val="00D25835"/>
    <w:rsid w:val="00D25914"/>
    <w:rsid w:val="00D2595A"/>
    <w:rsid w:val="00D25A7E"/>
    <w:rsid w:val="00D25BE4"/>
    <w:rsid w:val="00D25C85"/>
    <w:rsid w:val="00D263A2"/>
    <w:rsid w:val="00D26504"/>
    <w:rsid w:val="00D26DE4"/>
    <w:rsid w:val="00D2713E"/>
    <w:rsid w:val="00D2744B"/>
    <w:rsid w:val="00D275EB"/>
    <w:rsid w:val="00D2760A"/>
    <w:rsid w:val="00D27744"/>
    <w:rsid w:val="00D277AC"/>
    <w:rsid w:val="00D27D0A"/>
    <w:rsid w:val="00D27E30"/>
    <w:rsid w:val="00D27F48"/>
    <w:rsid w:val="00D27FD6"/>
    <w:rsid w:val="00D3079F"/>
    <w:rsid w:val="00D308C5"/>
    <w:rsid w:val="00D30C4C"/>
    <w:rsid w:val="00D30E20"/>
    <w:rsid w:val="00D30F23"/>
    <w:rsid w:val="00D30FCC"/>
    <w:rsid w:val="00D31448"/>
    <w:rsid w:val="00D315FB"/>
    <w:rsid w:val="00D3207E"/>
    <w:rsid w:val="00D3233E"/>
    <w:rsid w:val="00D32424"/>
    <w:rsid w:val="00D3249D"/>
    <w:rsid w:val="00D32AAF"/>
    <w:rsid w:val="00D32C35"/>
    <w:rsid w:val="00D32D2C"/>
    <w:rsid w:val="00D32E28"/>
    <w:rsid w:val="00D3364C"/>
    <w:rsid w:val="00D33D49"/>
    <w:rsid w:val="00D33F08"/>
    <w:rsid w:val="00D33F16"/>
    <w:rsid w:val="00D341D2"/>
    <w:rsid w:val="00D34503"/>
    <w:rsid w:val="00D34CEF"/>
    <w:rsid w:val="00D3511A"/>
    <w:rsid w:val="00D35204"/>
    <w:rsid w:val="00D3531B"/>
    <w:rsid w:val="00D35426"/>
    <w:rsid w:val="00D354D2"/>
    <w:rsid w:val="00D35766"/>
    <w:rsid w:val="00D35AAB"/>
    <w:rsid w:val="00D35BE5"/>
    <w:rsid w:val="00D35E1D"/>
    <w:rsid w:val="00D35EDA"/>
    <w:rsid w:val="00D36044"/>
    <w:rsid w:val="00D3685F"/>
    <w:rsid w:val="00D36951"/>
    <w:rsid w:val="00D36C8D"/>
    <w:rsid w:val="00D3707D"/>
    <w:rsid w:val="00D370CF"/>
    <w:rsid w:val="00D371FA"/>
    <w:rsid w:val="00D37260"/>
    <w:rsid w:val="00D378D9"/>
    <w:rsid w:val="00D37CF5"/>
    <w:rsid w:val="00D4004E"/>
    <w:rsid w:val="00D40683"/>
    <w:rsid w:val="00D4071B"/>
    <w:rsid w:val="00D40848"/>
    <w:rsid w:val="00D40B45"/>
    <w:rsid w:val="00D40CF8"/>
    <w:rsid w:val="00D41D65"/>
    <w:rsid w:val="00D41E0A"/>
    <w:rsid w:val="00D41ECF"/>
    <w:rsid w:val="00D42248"/>
    <w:rsid w:val="00D4283E"/>
    <w:rsid w:val="00D42A6E"/>
    <w:rsid w:val="00D4388E"/>
    <w:rsid w:val="00D43D87"/>
    <w:rsid w:val="00D4403A"/>
    <w:rsid w:val="00D441BC"/>
    <w:rsid w:val="00D441F1"/>
    <w:rsid w:val="00D44214"/>
    <w:rsid w:val="00D448BF"/>
    <w:rsid w:val="00D44A6F"/>
    <w:rsid w:val="00D44D7E"/>
    <w:rsid w:val="00D44DAC"/>
    <w:rsid w:val="00D453C3"/>
    <w:rsid w:val="00D453E0"/>
    <w:rsid w:val="00D455CA"/>
    <w:rsid w:val="00D4576C"/>
    <w:rsid w:val="00D459A0"/>
    <w:rsid w:val="00D45A1C"/>
    <w:rsid w:val="00D461A5"/>
    <w:rsid w:val="00D46392"/>
    <w:rsid w:val="00D46722"/>
    <w:rsid w:val="00D46C78"/>
    <w:rsid w:val="00D4725D"/>
    <w:rsid w:val="00D4739B"/>
    <w:rsid w:val="00D479EA"/>
    <w:rsid w:val="00D47A59"/>
    <w:rsid w:val="00D47C0D"/>
    <w:rsid w:val="00D47D98"/>
    <w:rsid w:val="00D50001"/>
    <w:rsid w:val="00D50006"/>
    <w:rsid w:val="00D5039B"/>
    <w:rsid w:val="00D504F2"/>
    <w:rsid w:val="00D5059B"/>
    <w:rsid w:val="00D5060F"/>
    <w:rsid w:val="00D50CC5"/>
    <w:rsid w:val="00D50FAF"/>
    <w:rsid w:val="00D5108E"/>
    <w:rsid w:val="00D51163"/>
    <w:rsid w:val="00D5130E"/>
    <w:rsid w:val="00D5139B"/>
    <w:rsid w:val="00D51840"/>
    <w:rsid w:val="00D520D5"/>
    <w:rsid w:val="00D522BC"/>
    <w:rsid w:val="00D52452"/>
    <w:rsid w:val="00D5279D"/>
    <w:rsid w:val="00D534B7"/>
    <w:rsid w:val="00D53D02"/>
    <w:rsid w:val="00D54163"/>
    <w:rsid w:val="00D54577"/>
    <w:rsid w:val="00D54B27"/>
    <w:rsid w:val="00D54CE6"/>
    <w:rsid w:val="00D54ED5"/>
    <w:rsid w:val="00D5512F"/>
    <w:rsid w:val="00D551D3"/>
    <w:rsid w:val="00D555B5"/>
    <w:rsid w:val="00D556A9"/>
    <w:rsid w:val="00D55A82"/>
    <w:rsid w:val="00D561C6"/>
    <w:rsid w:val="00D56A8B"/>
    <w:rsid w:val="00D56CA0"/>
    <w:rsid w:val="00D5705F"/>
    <w:rsid w:val="00D5708C"/>
    <w:rsid w:val="00D5719E"/>
    <w:rsid w:val="00D574E6"/>
    <w:rsid w:val="00D575E0"/>
    <w:rsid w:val="00D5782F"/>
    <w:rsid w:val="00D579D9"/>
    <w:rsid w:val="00D57BC7"/>
    <w:rsid w:val="00D57F8F"/>
    <w:rsid w:val="00D57F9D"/>
    <w:rsid w:val="00D60828"/>
    <w:rsid w:val="00D608D5"/>
    <w:rsid w:val="00D6098A"/>
    <w:rsid w:val="00D60A08"/>
    <w:rsid w:val="00D60B31"/>
    <w:rsid w:val="00D60E6E"/>
    <w:rsid w:val="00D60F57"/>
    <w:rsid w:val="00D61203"/>
    <w:rsid w:val="00D612A2"/>
    <w:rsid w:val="00D614DF"/>
    <w:rsid w:val="00D6154A"/>
    <w:rsid w:val="00D615E0"/>
    <w:rsid w:val="00D6187E"/>
    <w:rsid w:val="00D61B7D"/>
    <w:rsid w:val="00D61BC5"/>
    <w:rsid w:val="00D61EBB"/>
    <w:rsid w:val="00D62262"/>
    <w:rsid w:val="00D6285F"/>
    <w:rsid w:val="00D630D8"/>
    <w:rsid w:val="00D63538"/>
    <w:rsid w:val="00D636C5"/>
    <w:rsid w:val="00D6383D"/>
    <w:rsid w:val="00D63D4A"/>
    <w:rsid w:val="00D64325"/>
    <w:rsid w:val="00D643FB"/>
    <w:rsid w:val="00D64485"/>
    <w:rsid w:val="00D648CF"/>
    <w:rsid w:val="00D64B0B"/>
    <w:rsid w:val="00D64BA7"/>
    <w:rsid w:val="00D64D99"/>
    <w:rsid w:val="00D65024"/>
    <w:rsid w:val="00D65657"/>
    <w:rsid w:val="00D65956"/>
    <w:rsid w:val="00D65B87"/>
    <w:rsid w:val="00D65BD4"/>
    <w:rsid w:val="00D6648D"/>
    <w:rsid w:val="00D665BB"/>
    <w:rsid w:val="00D667F7"/>
    <w:rsid w:val="00D66973"/>
    <w:rsid w:val="00D66A09"/>
    <w:rsid w:val="00D66CB3"/>
    <w:rsid w:val="00D6777A"/>
    <w:rsid w:val="00D67862"/>
    <w:rsid w:val="00D67A39"/>
    <w:rsid w:val="00D67CD8"/>
    <w:rsid w:val="00D7022B"/>
    <w:rsid w:val="00D7023C"/>
    <w:rsid w:val="00D70306"/>
    <w:rsid w:val="00D70490"/>
    <w:rsid w:val="00D70639"/>
    <w:rsid w:val="00D706D2"/>
    <w:rsid w:val="00D70890"/>
    <w:rsid w:val="00D70ABC"/>
    <w:rsid w:val="00D70B2E"/>
    <w:rsid w:val="00D70C0B"/>
    <w:rsid w:val="00D7115C"/>
    <w:rsid w:val="00D71613"/>
    <w:rsid w:val="00D72287"/>
    <w:rsid w:val="00D726A5"/>
    <w:rsid w:val="00D7297C"/>
    <w:rsid w:val="00D72CDB"/>
    <w:rsid w:val="00D7316E"/>
    <w:rsid w:val="00D7343B"/>
    <w:rsid w:val="00D73B6B"/>
    <w:rsid w:val="00D73D88"/>
    <w:rsid w:val="00D73E88"/>
    <w:rsid w:val="00D74120"/>
    <w:rsid w:val="00D741EF"/>
    <w:rsid w:val="00D74278"/>
    <w:rsid w:val="00D745B3"/>
    <w:rsid w:val="00D74C7F"/>
    <w:rsid w:val="00D74C8F"/>
    <w:rsid w:val="00D74D49"/>
    <w:rsid w:val="00D7543A"/>
    <w:rsid w:val="00D7569E"/>
    <w:rsid w:val="00D75A06"/>
    <w:rsid w:val="00D75BAD"/>
    <w:rsid w:val="00D766E0"/>
    <w:rsid w:val="00D7688C"/>
    <w:rsid w:val="00D76A9A"/>
    <w:rsid w:val="00D76FF3"/>
    <w:rsid w:val="00D77E45"/>
    <w:rsid w:val="00D77E4E"/>
    <w:rsid w:val="00D80366"/>
    <w:rsid w:val="00D806F2"/>
    <w:rsid w:val="00D80852"/>
    <w:rsid w:val="00D80925"/>
    <w:rsid w:val="00D809F1"/>
    <w:rsid w:val="00D80A09"/>
    <w:rsid w:val="00D80C70"/>
    <w:rsid w:val="00D80FDD"/>
    <w:rsid w:val="00D8141A"/>
    <w:rsid w:val="00D81A7E"/>
    <w:rsid w:val="00D81BAC"/>
    <w:rsid w:val="00D81DD0"/>
    <w:rsid w:val="00D821E0"/>
    <w:rsid w:val="00D82F07"/>
    <w:rsid w:val="00D8304C"/>
    <w:rsid w:val="00D83487"/>
    <w:rsid w:val="00D8348D"/>
    <w:rsid w:val="00D836C1"/>
    <w:rsid w:val="00D83754"/>
    <w:rsid w:val="00D8384D"/>
    <w:rsid w:val="00D8394D"/>
    <w:rsid w:val="00D83EB2"/>
    <w:rsid w:val="00D83F90"/>
    <w:rsid w:val="00D84268"/>
    <w:rsid w:val="00D84322"/>
    <w:rsid w:val="00D84609"/>
    <w:rsid w:val="00D846E1"/>
    <w:rsid w:val="00D84925"/>
    <w:rsid w:val="00D84A2B"/>
    <w:rsid w:val="00D84BFD"/>
    <w:rsid w:val="00D85024"/>
    <w:rsid w:val="00D8512A"/>
    <w:rsid w:val="00D85285"/>
    <w:rsid w:val="00D855E8"/>
    <w:rsid w:val="00D85CC2"/>
    <w:rsid w:val="00D85EB7"/>
    <w:rsid w:val="00D860B2"/>
    <w:rsid w:val="00D86446"/>
    <w:rsid w:val="00D86BC2"/>
    <w:rsid w:val="00D87832"/>
    <w:rsid w:val="00D8795D"/>
    <w:rsid w:val="00D90095"/>
    <w:rsid w:val="00D9011F"/>
    <w:rsid w:val="00D90375"/>
    <w:rsid w:val="00D90E2F"/>
    <w:rsid w:val="00D9119A"/>
    <w:rsid w:val="00D915BF"/>
    <w:rsid w:val="00D9164B"/>
    <w:rsid w:val="00D9180E"/>
    <w:rsid w:val="00D91A31"/>
    <w:rsid w:val="00D91CB3"/>
    <w:rsid w:val="00D927FE"/>
    <w:rsid w:val="00D92B8F"/>
    <w:rsid w:val="00D93472"/>
    <w:rsid w:val="00D93723"/>
    <w:rsid w:val="00D93824"/>
    <w:rsid w:val="00D939D9"/>
    <w:rsid w:val="00D93A2A"/>
    <w:rsid w:val="00D93F7D"/>
    <w:rsid w:val="00D94011"/>
    <w:rsid w:val="00D9411C"/>
    <w:rsid w:val="00D941B8"/>
    <w:rsid w:val="00D941CD"/>
    <w:rsid w:val="00D9424F"/>
    <w:rsid w:val="00D946CB"/>
    <w:rsid w:val="00D94982"/>
    <w:rsid w:val="00D94DA2"/>
    <w:rsid w:val="00D951D4"/>
    <w:rsid w:val="00D953A7"/>
    <w:rsid w:val="00D957B5"/>
    <w:rsid w:val="00D957C1"/>
    <w:rsid w:val="00D95B22"/>
    <w:rsid w:val="00D95CD4"/>
    <w:rsid w:val="00D95EAD"/>
    <w:rsid w:val="00D96087"/>
    <w:rsid w:val="00D969BA"/>
    <w:rsid w:val="00D96A56"/>
    <w:rsid w:val="00D96C97"/>
    <w:rsid w:val="00D96C9F"/>
    <w:rsid w:val="00D96E3D"/>
    <w:rsid w:val="00D9714A"/>
    <w:rsid w:val="00D97331"/>
    <w:rsid w:val="00D97399"/>
    <w:rsid w:val="00D973F3"/>
    <w:rsid w:val="00D97464"/>
    <w:rsid w:val="00D97F64"/>
    <w:rsid w:val="00DA0349"/>
    <w:rsid w:val="00DA0608"/>
    <w:rsid w:val="00DA064B"/>
    <w:rsid w:val="00DA0B89"/>
    <w:rsid w:val="00DA0D94"/>
    <w:rsid w:val="00DA0E3D"/>
    <w:rsid w:val="00DA1173"/>
    <w:rsid w:val="00DA1325"/>
    <w:rsid w:val="00DA13AB"/>
    <w:rsid w:val="00DA13D8"/>
    <w:rsid w:val="00DA14DB"/>
    <w:rsid w:val="00DA1C53"/>
    <w:rsid w:val="00DA1E99"/>
    <w:rsid w:val="00DA224B"/>
    <w:rsid w:val="00DA270E"/>
    <w:rsid w:val="00DA27A4"/>
    <w:rsid w:val="00DA2A16"/>
    <w:rsid w:val="00DA2B0B"/>
    <w:rsid w:val="00DA2EF3"/>
    <w:rsid w:val="00DA3046"/>
    <w:rsid w:val="00DA33A7"/>
    <w:rsid w:val="00DA33CE"/>
    <w:rsid w:val="00DA3697"/>
    <w:rsid w:val="00DA375D"/>
    <w:rsid w:val="00DA3784"/>
    <w:rsid w:val="00DA388B"/>
    <w:rsid w:val="00DA4499"/>
    <w:rsid w:val="00DA46B6"/>
    <w:rsid w:val="00DA51B8"/>
    <w:rsid w:val="00DA5361"/>
    <w:rsid w:val="00DA54CB"/>
    <w:rsid w:val="00DA54CE"/>
    <w:rsid w:val="00DA5815"/>
    <w:rsid w:val="00DA666A"/>
    <w:rsid w:val="00DA66F4"/>
    <w:rsid w:val="00DA6898"/>
    <w:rsid w:val="00DA6A1F"/>
    <w:rsid w:val="00DA7549"/>
    <w:rsid w:val="00DA75FC"/>
    <w:rsid w:val="00DA7668"/>
    <w:rsid w:val="00DA7E41"/>
    <w:rsid w:val="00DA7EE6"/>
    <w:rsid w:val="00DB0134"/>
    <w:rsid w:val="00DB01A1"/>
    <w:rsid w:val="00DB02AD"/>
    <w:rsid w:val="00DB03EB"/>
    <w:rsid w:val="00DB0602"/>
    <w:rsid w:val="00DB0C3C"/>
    <w:rsid w:val="00DB0D2A"/>
    <w:rsid w:val="00DB10EF"/>
    <w:rsid w:val="00DB1369"/>
    <w:rsid w:val="00DB15B9"/>
    <w:rsid w:val="00DB1E6D"/>
    <w:rsid w:val="00DB1EDA"/>
    <w:rsid w:val="00DB2020"/>
    <w:rsid w:val="00DB25C7"/>
    <w:rsid w:val="00DB269B"/>
    <w:rsid w:val="00DB2C7A"/>
    <w:rsid w:val="00DB2F15"/>
    <w:rsid w:val="00DB3092"/>
    <w:rsid w:val="00DB334B"/>
    <w:rsid w:val="00DB33AA"/>
    <w:rsid w:val="00DB392A"/>
    <w:rsid w:val="00DB3FD6"/>
    <w:rsid w:val="00DB4136"/>
    <w:rsid w:val="00DB41C0"/>
    <w:rsid w:val="00DB4201"/>
    <w:rsid w:val="00DB4B46"/>
    <w:rsid w:val="00DB5153"/>
    <w:rsid w:val="00DB5692"/>
    <w:rsid w:val="00DB58DF"/>
    <w:rsid w:val="00DB59FA"/>
    <w:rsid w:val="00DB5A4A"/>
    <w:rsid w:val="00DB5E67"/>
    <w:rsid w:val="00DB6970"/>
    <w:rsid w:val="00DB6B88"/>
    <w:rsid w:val="00DB6F51"/>
    <w:rsid w:val="00DB7314"/>
    <w:rsid w:val="00DB735C"/>
    <w:rsid w:val="00DB74D4"/>
    <w:rsid w:val="00DB7570"/>
    <w:rsid w:val="00DB76A4"/>
    <w:rsid w:val="00DB76B6"/>
    <w:rsid w:val="00DB76B7"/>
    <w:rsid w:val="00DB7B81"/>
    <w:rsid w:val="00DB7E3A"/>
    <w:rsid w:val="00DB7FD9"/>
    <w:rsid w:val="00DC03FE"/>
    <w:rsid w:val="00DC067A"/>
    <w:rsid w:val="00DC0B52"/>
    <w:rsid w:val="00DC0FFF"/>
    <w:rsid w:val="00DC1076"/>
    <w:rsid w:val="00DC158A"/>
    <w:rsid w:val="00DC178F"/>
    <w:rsid w:val="00DC17A6"/>
    <w:rsid w:val="00DC1868"/>
    <w:rsid w:val="00DC2266"/>
    <w:rsid w:val="00DC2B44"/>
    <w:rsid w:val="00DC2BB6"/>
    <w:rsid w:val="00DC2CF9"/>
    <w:rsid w:val="00DC30BD"/>
    <w:rsid w:val="00DC3342"/>
    <w:rsid w:val="00DC364A"/>
    <w:rsid w:val="00DC380A"/>
    <w:rsid w:val="00DC3835"/>
    <w:rsid w:val="00DC3BC4"/>
    <w:rsid w:val="00DC3DAC"/>
    <w:rsid w:val="00DC43A4"/>
    <w:rsid w:val="00DC45F0"/>
    <w:rsid w:val="00DC4745"/>
    <w:rsid w:val="00DC4777"/>
    <w:rsid w:val="00DC4B8B"/>
    <w:rsid w:val="00DC4CAA"/>
    <w:rsid w:val="00DC4EF2"/>
    <w:rsid w:val="00DC544A"/>
    <w:rsid w:val="00DC56AB"/>
    <w:rsid w:val="00DC5888"/>
    <w:rsid w:val="00DC5A34"/>
    <w:rsid w:val="00DC5F94"/>
    <w:rsid w:val="00DC60B7"/>
    <w:rsid w:val="00DC613F"/>
    <w:rsid w:val="00DC6159"/>
    <w:rsid w:val="00DC6291"/>
    <w:rsid w:val="00DC629D"/>
    <w:rsid w:val="00DC62A8"/>
    <w:rsid w:val="00DC65A3"/>
    <w:rsid w:val="00DC6B4B"/>
    <w:rsid w:val="00DC6BDF"/>
    <w:rsid w:val="00DC6FFE"/>
    <w:rsid w:val="00DC718D"/>
    <w:rsid w:val="00DC74C1"/>
    <w:rsid w:val="00DC7528"/>
    <w:rsid w:val="00DC753B"/>
    <w:rsid w:val="00DC7AE2"/>
    <w:rsid w:val="00DC7CBD"/>
    <w:rsid w:val="00DC7D34"/>
    <w:rsid w:val="00DC7E13"/>
    <w:rsid w:val="00DC7E34"/>
    <w:rsid w:val="00DD0235"/>
    <w:rsid w:val="00DD04CB"/>
    <w:rsid w:val="00DD0619"/>
    <w:rsid w:val="00DD0869"/>
    <w:rsid w:val="00DD0913"/>
    <w:rsid w:val="00DD0DD9"/>
    <w:rsid w:val="00DD1089"/>
    <w:rsid w:val="00DD1773"/>
    <w:rsid w:val="00DD1E09"/>
    <w:rsid w:val="00DD2369"/>
    <w:rsid w:val="00DD2597"/>
    <w:rsid w:val="00DD2B41"/>
    <w:rsid w:val="00DD2D3A"/>
    <w:rsid w:val="00DD2F03"/>
    <w:rsid w:val="00DD3176"/>
    <w:rsid w:val="00DD32F7"/>
    <w:rsid w:val="00DD3484"/>
    <w:rsid w:val="00DD359E"/>
    <w:rsid w:val="00DD38F9"/>
    <w:rsid w:val="00DD3AA4"/>
    <w:rsid w:val="00DD3AAC"/>
    <w:rsid w:val="00DD3BF5"/>
    <w:rsid w:val="00DD46F8"/>
    <w:rsid w:val="00DD48D8"/>
    <w:rsid w:val="00DD49AE"/>
    <w:rsid w:val="00DD5A10"/>
    <w:rsid w:val="00DD5E55"/>
    <w:rsid w:val="00DD636A"/>
    <w:rsid w:val="00DD6951"/>
    <w:rsid w:val="00DD6C59"/>
    <w:rsid w:val="00DD6D6B"/>
    <w:rsid w:val="00DD6FF7"/>
    <w:rsid w:val="00DD7112"/>
    <w:rsid w:val="00DD71BD"/>
    <w:rsid w:val="00DD721F"/>
    <w:rsid w:val="00DD72B0"/>
    <w:rsid w:val="00DD753B"/>
    <w:rsid w:val="00DD77A9"/>
    <w:rsid w:val="00DD77D5"/>
    <w:rsid w:val="00DD7B49"/>
    <w:rsid w:val="00DD7E45"/>
    <w:rsid w:val="00DE00C1"/>
    <w:rsid w:val="00DE0175"/>
    <w:rsid w:val="00DE0254"/>
    <w:rsid w:val="00DE02D3"/>
    <w:rsid w:val="00DE0356"/>
    <w:rsid w:val="00DE0760"/>
    <w:rsid w:val="00DE07EC"/>
    <w:rsid w:val="00DE0D25"/>
    <w:rsid w:val="00DE0FE1"/>
    <w:rsid w:val="00DE177E"/>
    <w:rsid w:val="00DE1932"/>
    <w:rsid w:val="00DE1A86"/>
    <w:rsid w:val="00DE1E03"/>
    <w:rsid w:val="00DE2015"/>
    <w:rsid w:val="00DE230A"/>
    <w:rsid w:val="00DE24D8"/>
    <w:rsid w:val="00DE2665"/>
    <w:rsid w:val="00DE2869"/>
    <w:rsid w:val="00DE2ADA"/>
    <w:rsid w:val="00DE2D10"/>
    <w:rsid w:val="00DE316E"/>
    <w:rsid w:val="00DE3338"/>
    <w:rsid w:val="00DE355C"/>
    <w:rsid w:val="00DE3847"/>
    <w:rsid w:val="00DE3A71"/>
    <w:rsid w:val="00DE3B66"/>
    <w:rsid w:val="00DE3B8F"/>
    <w:rsid w:val="00DE3F17"/>
    <w:rsid w:val="00DE4053"/>
    <w:rsid w:val="00DE416E"/>
    <w:rsid w:val="00DE41D3"/>
    <w:rsid w:val="00DE42AC"/>
    <w:rsid w:val="00DE42B3"/>
    <w:rsid w:val="00DE42FE"/>
    <w:rsid w:val="00DE4373"/>
    <w:rsid w:val="00DE44CF"/>
    <w:rsid w:val="00DE4940"/>
    <w:rsid w:val="00DE49E3"/>
    <w:rsid w:val="00DE4A28"/>
    <w:rsid w:val="00DE4ACE"/>
    <w:rsid w:val="00DE4CB5"/>
    <w:rsid w:val="00DE4D14"/>
    <w:rsid w:val="00DE4E3C"/>
    <w:rsid w:val="00DE5389"/>
    <w:rsid w:val="00DE5591"/>
    <w:rsid w:val="00DE56DF"/>
    <w:rsid w:val="00DE57F0"/>
    <w:rsid w:val="00DE58CB"/>
    <w:rsid w:val="00DE5E79"/>
    <w:rsid w:val="00DE619E"/>
    <w:rsid w:val="00DE61E3"/>
    <w:rsid w:val="00DE6759"/>
    <w:rsid w:val="00DE70AD"/>
    <w:rsid w:val="00DE71CF"/>
    <w:rsid w:val="00DE7605"/>
    <w:rsid w:val="00DE7968"/>
    <w:rsid w:val="00DE7A25"/>
    <w:rsid w:val="00DE7CF7"/>
    <w:rsid w:val="00DE7E8A"/>
    <w:rsid w:val="00DF025A"/>
    <w:rsid w:val="00DF0310"/>
    <w:rsid w:val="00DF065C"/>
    <w:rsid w:val="00DF07AB"/>
    <w:rsid w:val="00DF07AC"/>
    <w:rsid w:val="00DF0CF6"/>
    <w:rsid w:val="00DF13C9"/>
    <w:rsid w:val="00DF14E5"/>
    <w:rsid w:val="00DF17A6"/>
    <w:rsid w:val="00DF1E21"/>
    <w:rsid w:val="00DF1E78"/>
    <w:rsid w:val="00DF21DD"/>
    <w:rsid w:val="00DF2A5B"/>
    <w:rsid w:val="00DF2AA9"/>
    <w:rsid w:val="00DF2D2C"/>
    <w:rsid w:val="00DF2E3D"/>
    <w:rsid w:val="00DF2F8A"/>
    <w:rsid w:val="00DF31EC"/>
    <w:rsid w:val="00DF3248"/>
    <w:rsid w:val="00DF387E"/>
    <w:rsid w:val="00DF3BA7"/>
    <w:rsid w:val="00DF3C00"/>
    <w:rsid w:val="00DF3C02"/>
    <w:rsid w:val="00DF407C"/>
    <w:rsid w:val="00DF44B0"/>
    <w:rsid w:val="00DF44C5"/>
    <w:rsid w:val="00DF54EE"/>
    <w:rsid w:val="00DF5A15"/>
    <w:rsid w:val="00DF5C4C"/>
    <w:rsid w:val="00DF5EBD"/>
    <w:rsid w:val="00DF5EEA"/>
    <w:rsid w:val="00DF6022"/>
    <w:rsid w:val="00DF61CD"/>
    <w:rsid w:val="00DF62ED"/>
    <w:rsid w:val="00DF6338"/>
    <w:rsid w:val="00DF66DB"/>
    <w:rsid w:val="00DF6879"/>
    <w:rsid w:val="00DF6A30"/>
    <w:rsid w:val="00DF6E17"/>
    <w:rsid w:val="00DF6F0D"/>
    <w:rsid w:val="00DF7097"/>
    <w:rsid w:val="00DF7594"/>
    <w:rsid w:val="00DF76F6"/>
    <w:rsid w:val="00DF77F9"/>
    <w:rsid w:val="00DF795F"/>
    <w:rsid w:val="00DF7A6E"/>
    <w:rsid w:val="00DF7B8C"/>
    <w:rsid w:val="00DF7C72"/>
    <w:rsid w:val="00DF7CA5"/>
    <w:rsid w:val="00DF7E56"/>
    <w:rsid w:val="00DF7FC9"/>
    <w:rsid w:val="00E00365"/>
    <w:rsid w:val="00E0038E"/>
    <w:rsid w:val="00E00602"/>
    <w:rsid w:val="00E00716"/>
    <w:rsid w:val="00E00CFC"/>
    <w:rsid w:val="00E00D11"/>
    <w:rsid w:val="00E01758"/>
    <w:rsid w:val="00E01848"/>
    <w:rsid w:val="00E01957"/>
    <w:rsid w:val="00E019CF"/>
    <w:rsid w:val="00E01C8A"/>
    <w:rsid w:val="00E0223F"/>
    <w:rsid w:val="00E024A1"/>
    <w:rsid w:val="00E0256D"/>
    <w:rsid w:val="00E027D2"/>
    <w:rsid w:val="00E02EDD"/>
    <w:rsid w:val="00E03A88"/>
    <w:rsid w:val="00E03DD8"/>
    <w:rsid w:val="00E03F2C"/>
    <w:rsid w:val="00E03F7B"/>
    <w:rsid w:val="00E0425D"/>
    <w:rsid w:val="00E045C5"/>
    <w:rsid w:val="00E049F5"/>
    <w:rsid w:val="00E04D89"/>
    <w:rsid w:val="00E04E62"/>
    <w:rsid w:val="00E04ED6"/>
    <w:rsid w:val="00E05574"/>
    <w:rsid w:val="00E0559B"/>
    <w:rsid w:val="00E05A21"/>
    <w:rsid w:val="00E05B6E"/>
    <w:rsid w:val="00E06447"/>
    <w:rsid w:val="00E06544"/>
    <w:rsid w:val="00E065A5"/>
    <w:rsid w:val="00E066AE"/>
    <w:rsid w:val="00E067FA"/>
    <w:rsid w:val="00E06B26"/>
    <w:rsid w:val="00E06C6E"/>
    <w:rsid w:val="00E06EBF"/>
    <w:rsid w:val="00E0707A"/>
    <w:rsid w:val="00E0722F"/>
    <w:rsid w:val="00E0728B"/>
    <w:rsid w:val="00E0729E"/>
    <w:rsid w:val="00E0757F"/>
    <w:rsid w:val="00E07A78"/>
    <w:rsid w:val="00E07D5A"/>
    <w:rsid w:val="00E07E27"/>
    <w:rsid w:val="00E101F4"/>
    <w:rsid w:val="00E104DF"/>
    <w:rsid w:val="00E10564"/>
    <w:rsid w:val="00E10B0F"/>
    <w:rsid w:val="00E10C5B"/>
    <w:rsid w:val="00E10D96"/>
    <w:rsid w:val="00E1110F"/>
    <w:rsid w:val="00E11398"/>
    <w:rsid w:val="00E1148D"/>
    <w:rsid w:val="00E12103"/>
    <w:rsid w:val="00E12884"/>
    <w:rsid w:val="00E128BB"/>
    <w:rsid w:val="00E12A72"/>
    <w:rsid w:val="00E12E84"/>
    <w:rsid w:val="00E13096"/>
    <w:rsid w:val="00E1339C"/>
    <w:rsid w:val="00E1339F"/>
    <w:rsid w:val="00E1350B"/>
    <w:rsid w:val="00E13515"/>
    <w:rsid w:val="00E13AAA"/>
    <w:rsid w:val="00E13C60"/>
    <w:rsid w:val="00E13C86"/>
    <w:rsid w:val="00E13FE0"/>
    <w:rsid w:val="00E14389"/>
    <w:rsid w:val="00E14465"/>
    <w:rsid w:val="00E14538"/>
    <w:rsid w:val="00E14846"/>
    <w:rsid w:val="00E14B2E"/>
    <w:rsid w:val="00E14CF1"/>
    <w:rsid w:val="00E14D7F"/>
    <w:rsid w:val="00E14E9C"/>
    <w:rsid w:val="00E14F7A"/>
    <w:rsid w:val="00E150FA"/>
    <w:rsid w:val="00E154C6"/>
    <w:rsid w:val="00E158C6"/>
    <w:rsid w:val="00E15A0A"/>
    <w:rsid w:val="00E15DAB"/>
    <w:rsid w:val="00E15E2A"/>
    <w:rsid w:val="00E15EC0"/>
    <w:rsid w:val="00E161E7"/>
    <w:rsid w:val="00E1639E"/>
    <w:rsid w:val="00E1666D"/>
    <w:rsid w:val="00E168C4"/>
    <w:rsid w:val="00E16A2E"/>
    <w:rsid w:val="00E16E50"/>
    <w:rsid w:val="00E1767A"/>
    <w:rsid w:val="00E17729"/>
    <w:rsid w:val="00E17C33"/>
    <w:rsid w:val="00E17E16"/>
    <w:rsid w:val="00E17F66"/>
    <w:rsid w:val="00E20087"/>
    <w:rsid w:val="00E206FD"/>
    <w:rsid w:val="00E209B6"/>
    <w:rsid w:val="00E20EF3"/>
    <w:rsid w:val="00E21006"/>
    <w:rsid w:val="00E2129C"/>
    <w:rsid w:val="00E212FE"/>
    <w:rsid w:val="00E2136D"/>
    <w:rsid w:val="00E21C3D"/>
    <w:rsid w:val="00E21F09"/>
    <w:rsid w:val="00E22596"/>
    <w:rsid w:val="00E225E6"/>
    <w:rsid w:val="00E22751"/>
    <w:rsid w:val="00E22A69"/>
    <w:rsid w:val="00E22DD4"/>
    <w:rsid w:val="00E22EDF"/>
    <w:rsid w:val="00E22F51"/>
    <w:rsid w:val="00E23522"/>
    <w:rsid w:val="00E2389D"/>
    <w:rsid w:val="00E239A1"/>
    <w:rsid w:val="00E23A06"/>
    <w:rsid w:val="00E23B6C"/>
    <w:rsid w:val="00E23CAC"/>
    <w:rsid w:val="00E23D34"/>
    <w:rsid w:val="00E23E7F"/>
    <w:rsid w:val="00E23FB0"/>
    <w:rsid w:val="00E2416D"/>
    <w:rsid w:val="00E24A56"/>
    <w:rsid w:val="00E24B76"/>
    <w:rsid w:val="00E25C04"/>
    <w:rsid w:val="00E25CB4"/>
    <w:rsid w:val="00E25E75"/>
    <w:rsid w:val="00E260D2"/>
    <w:rsid w:val="00E2610E"/>
    <w:rsid w:val="00E26398"/>
    <w:rsid w:val="00E264CD"/>
    <w:rsid w:val="00E26595"/>
    <w:rsid w:val="00E265ED"/>
    <w:rsid w:val="00E2666C"/>
    <w:rsid w:val="00E2695F"/>
    <w:rsid w:val="00E26EB9"/>
    <w:rsid w:val="00E27143"/>
    <w:rsid w:val="00E272C5"/>
    <w:rsid w:val="00E278B1"/>
    <w:rsid w:val="00E279EF"/>
    <w:rsid w:val="00E27CA4"/>
    <w:rsid w:val="00E27CB4"/>
    <w:rsid w:val="00E300DE"/>
    <w:rsid w:val="00E301EF"/>
    <w:rsid w:val="00E30405"/>
    <w:rsid w:val="00E30482"/>
    <w:rsid w:val="00E305E7"/>
    <w:rsid w:val="00E30833"/>
    <w:rsid w:val="00E308D3"/>
    <w:rsid w:val="00E30D4D"/>
    <w:rsid w:val="00E30DA0"/>
    <w:rsid w:val="00E30DB8"/>
    <w:rsid w:val="00E3100C"/>
    <w:rsid w:val="00E312D2"/>
    <w:rsid w:val="00E313F8"/>
    <w:rsid w:val="00E31594"/>
    <w:rsid w:val="00E31A82"/>
    <w:rsid w:val="00E31E81"/>
    <w:rsid w:val="00E31F74"/>
    <w:rsid w:val="00E320D0"/>
    <w:rsid w:val="00E323D4"/>
    <w:rsid w:val="00E326F6"/>
    <w:rsid w:val="00E3272C"/>
    <w:rsid w:val="00E33350"/>
    <w:rsid w:val="00E33469"/>
    <w:rsid w:val="00E3385F"/>
    <w:rsid w:val="00E33AC1"/>
    <w:rsid w:val="00E33F91"/>
    <w:rsid w:val="00E341B9"/>
    <w:rsid w:val="00E34217"/>
    <w:rsid w:val="00E344DD"/>
    <w:rsid w:val="00E34594"/>
    <w:rsid w:val="00E349C5"/>
    <w:rsid w:val="00E34F3C"/>
    <w:rsid w:val="00E35060"/>
    <w:rsid w:val="00E35085"/>
    <w:rsid w:val="00E3522C"/>
    <w:rsid w:val="00E352D6"/>
    <w:rsid w:val="00E35436"/>
    <w:rsid w:val="00E35625"/>
    <w:rsid w:val="00E35879"/>
    <w:rsid w:val="00E35994"/>
    <w:rsid w:val="00E35C4C"/>
    <w:rsid w:val="00E360A9"/>
    <w:rsid w:val="00E360C7"/>
    <w:rsid w:val="00E362FA"/>
    <w:rsid w:val="00E3633B"/>
    <w:rsid w:val="00E36359"/>
    <w:rsid w:val="00E364BA"/>
    <w:rsid w:val="00E36538"/>
    <w:rsid w:val="00E36720"/>
    <w:rsid w:val="00E36723"/>
    <w:rsid w:val="00E3679A"/>
    <w:rsid w:val="00E3685D"/>
    <w:rsid w:val="00E368FE"/>
    <w:rsid w:val="00E36D06"/>
    <w:rsid w:val="00E3700D"/>
    <w:rsid w:val="00E37CC2"/>
    <w:rsid w:val="00E37EA2"/>
    <w:rsid w:val="00E40047"/>
    <w:rsid w:val="00E40261"/>
    <w:rsid w:val="00E40284"/>
    <w:rsid w:val="00E404AB"/>
    <w:rsid w:val="00E406B9"/>
    <w:rsid w:val="00E40EB5"/>
    <w:rsid w:val="00E41578"/>
    <w:rsid w:val="00E418E4"/>
    <w:rsid w:val="00E419BA"/>
    <w:rsid w:val="00E41BC7"/>
    <w:rsid w:val="00E41C7E"/>
    <w:rsid w:val="00E41DA3"/>
    <w:rsid w:val="00E41E25"/>
    <w:rsid w:val="00E41F17"/>
    <w:rsid w:val="00E41FCC"/>
    <w:rsid w:val="00E420C9"/>
    <w:rsid w:val="00E42405"/>
    <w:rsid w:val="00E426AF"/>
    <w:rsid w:val="00E4278A"/>
    <w:rsid w:val="00E42ACA"/>
    <w:rsid w:val="00E42B3D"/>
    <w:rsid w:val="00E42C42"/>
    <w:rsid w:val="00E431C4"/>
    <w:rsid w:val="00E4327D"/>
    <w:rsid w:val="00E432ED"/>
    <w:rsid w:val="00E4331B"/>
    <w:rsid w:val="00E43467"/>
    <w:rsid w:val="00E4453A"/>
    <w:rsid w:val="00E44C65"/>
    <w:rsid w:val="00E44FE8"/>
    <w:rsid w:val="00E45373"/>
    <w:rsid w:val="00E4585B"/>
    <w:rsid w:val="00E458DF"/>
    <w:rsid w:val="00E458E2"/>
    <w:rsid w:val="00E459A6"/>
    <w:rsid w:val="00E45F81"/>
    <w:rsid w:val="00E4607A"/>
    <w:rsid w:val="00E46080"/>
    <w:rsid w:val="00E46192"/>
    <w:rsid w:val="00E46336"/>
    <w:rsid w:val="00E46791"/>
    <w:rsid w:val="00E4682D"/>
    <w:rsid w:val="00E46A03"/>
    <w:rsid w:val="00E46C31"/>
    <w:rsid w:val="00E46C36"/>
    <w:rsid w:val="00E46C44"/>
    <w:rsid w:val="00E477EF"/>
    <w:rsid w:val="00E4780E"/>
    <w:rsid w:val="00E47FBD"/>
    <w:rsid w:val="00E500AF"/>
    <w:rsid w:val="00E5049B"/>
    <w:rsid w:val="00E50723"/>
    <w:rsid w:val="00E50733"/>
    <w:rsid w:val="00E507B7"/>
    <w:rsid w:val="00E5090A"/>
    <w:rsid w:val="00E50966"/>
    <w:rsid w:val="00E50ADA"/>
    <w:rsid w:val="00E50B8F"/>
    <w:rsid w:val="00E50FFB"/>
    <w:rsid w:val="00E5129F"/>
    <w:rsid w:val="00E512C7"/>
    <w:rsid w:val="00E51387"/>
    <w:rsid w:val="00E51B13"/>
    <w:rsid w:val="00E51F0B"/>
    <w:rsid w:val="00E51F90"/>
    <w:rsid w:val="00E52015"/>
    <w:rsid w:val="00E522C3"/>
    <w:rsid w:val="00E52416"/>
    <w:rsid w:val="00E5243A"/>
    <w:rsid w:val="00E5246D"/>
    <w:rsid w:val="00E525AE"/>
    <w:rsid w:val="00E5261D"/>
    <w:rsid w:val="00E5268D"/>
    <w:rsid w:val="00E527BD"/>
    <w:rsid w:val="00E52951"/>
    <w:rsid w:val="00E52AAE"/>
    <w:rsid w:val="00E52C4B"/>
    <w:rsid w:val="00E52DCA"/>
    <w:rsid w:val="00E52E08"/>
    <w:rsid w:val="00E5389B"/>
    <w:rsid w:val="00E53AAE"/>
    <w:rsid w:val="00E53C52"/>
    <w:rsid w:val="00E545C4"/>
    <w:rsid w:val="00E545FE"/>
    <w:rsid w:val="00E5472A"/>
    <w:rsid w:val="00E547DD"/>
    <w:rsid w:val="00E549A7"/>
    <w:rsid w:val="00E54E2C"/>
    <w:rsid w:val="00E55225"/>
    <w:rsid w:val="00E5542B"/>
    <w:rsid w:val="00E55A64"/>
    <w:rsid w:val="00E55C06"/>
    <w:rsid w:val="00E55C69"/>
    <w:rsid w:val="00E55EFB"/>
    <w:rsid w:val="00E56146"/>
    <w:rsid w:val="00E5641F"/>
    <w:rsid w:val="00E56703"/>
    <w:rsid w:val="00E568A0"/>
    <w:rsid w:val="00E56A2C"/>
    <w:rsid w:val="00E56B8F"/>
    <w:rsid w:val="00E56D2D"/>
    <w:rsid w:val="00E571EE"/>
    <w:rsid w:val="00E579C2"/>
    <w:rsid w:val="00E57AF4"/>
    <w:rsid w:val="00E60C33"/>
    <w:rsid w:val="00E60D64"/>
    <w:rsid w:val="00E61939"/>
    <w:rsid w:val="00E61FED"/>
    <w:rsid w:val="00E626FF"/>
    <w:rsid w:val="00E62799"/>
    <w:rsid w:val="00E6288B"/>
    <w:rsid w:val="00E62A0D"/>
    <w:rsid w:val="00E62A29"/>
    <w:rsid w:val="00E62C73"/>
    <w:rsid w:val="00E62CEE"/>
    <w:rsid w:val="00E62D54"/>
    <w:rsid w:val="00E62D66"/>
    <w:rsid w:val="00E632C2"/>
    <w:rsid w:val="00E63337"/>
    <w:rsid w:val="00E638B4"/>
    <w:rsid w:val="00E63DD5"/>
    <w:rsid w:val="00E63F17"/>
    <w:rsid w:val="00E6414A"/>
    <w:rsid w:val="00E644E4"/>
    <w:rsid w:val="00E646B3"/>
    <w:rsid w:val="00E648D3"/>
    <w:rsid w:val="00E64B24"/>
    <w:rsid w:val="00E64BDC"/>
    <w:rsid w:val="00E64C73"/>
    <w:rsid w:val="00E64E76"/>
    <w:rsid w:val="00E6506C"/>
    <w:rsid w:val="00E65159"/>
    <w:rsid w:val="00E6550B"/>
    <w:rsid w:val="00E656C7"/>
    <w:rsid w:val="00E657B9"/>
    <w:rsid w:val="00E65950"/>
    <w:rsid w:val="00E65BBB"/>
    <w:rsid w:val="00E6636E"/>
    <w:rsid w:val="00E66685"/>
    <w:rsid w:val="00E66745"/>
    <w:rsid w:val="00E6742B"/>
    <w:rsid w:val="00E67453"/>
    <w:rsid w:val="00E676DC"/>
    <w:rsid w:val="00E67789"/>
    <w:rsid w:val="00E67D19"/>
    <w:rsid w:val="00E67FD0"/>
    <w:rsid w:val="00E7013F"/>
    <w:rsid w:val="00E706EC"/>
    <w:rsid w:val="00E70ADA"/>
    <w:rsid w:val="00E70E6C"/>
    <w:rsid w:val="00E712FA"/>
    <w:rsid w:val="00E718CA"/>
    <w:rsid w:val="00E71D90"/>
    <w:rsid w:val="00E72062"/>
    <w:rsid w:val="00E72213"/>
    <w:rsid w:val="00E725E0"/>
    <w:rsid w:val="00E72B9C"/>
    <w:rsid w:val="00E72EE0"/>
    <w:rsid w:val="00E730E8"/>
    <w:rsid w:val="00E731C8"/>
    <w:rsid w:val="00E736F1"/>
    <w:rsid w:val="00E73734"/>
    <w:rsid w:val="00E740C3"/>
    <w:rsid w:val="00E74B42"/>
    <w:rsid w:val="00E74C6C"/>
    <w:rsid w:val="00E751D3"/>
    <w:rsid w:val="00E75677"/>
    <w:rsid w:val="00E75997"/>
    <w:rsid w:val="00E75A7C"/>
    <w:rsid w:val="00E75BA3"/>
    <w:rsid w:val="00E75E33"/>
    <w:rsid w:val="00E75F26"/>
    <w:rsid w:val="00E7697B"/>
    <w:rsid w:val="00E76C13"/>
    <w:rsid w:val="00E76C3F"/>
    <w:rsid w:val="00E77669"/>
    <w:rsid w:val="00E77863"/>
    <w:rsid w:val="00E77BE6"/>
    <w:rsid w:val="00E77F01"/>
    <w:rsid w:val="00E80713"/>
    <w:rsid w:val="00E80EA6"/>
    <w:rsid w:val="00E80FE5"/>
    <w:rsid w:val="00E8114E"/>
    <w:rsid w:val="00E81BC0"/>
    <w:rsid w:val="00E81C96"/>
    <w:rsid w:val="00E8249E"/>
    <w:rsid w:val="00E82636"/>
    <w:rsid w:val="00E82732"/>
    <w:rsid w:val="00E829F9"/>
    <w:rsid w:val="00E82A03"/>
    <w:rsid w:val="00E82DB7"/>
    <w:rsid w:val="00E82EF1"/>
    <w:rsid w:val="00E830A9"/>
    <w:rsid w:val="00E83384"/>
    <w:rsid w:val="00E83387"/>
    <w:rsid w:val="00E833E0"/>
    <w:rsid w:val="00E834E5"/>
    <w:rsid w:val="00E835A3"/>
    <w:rsid w:val="00E836D1"/>
    <w:rsid w:val="00E83AF1"/>
    <w:rsid w:val="00E83E0C"/>
    <w:rsid w:val="00E83E87"/>
    <w:rsid w:val="00E83F34"/>
    <w:rsid w:val="00E83F8F"/>
    <w:rsid w:val="00E83FF5"/>
    <w:rsid w:val="00E8403D"/>
    <w:rsid w:val="00E8415E"/>
    <w:rsid w:val="00E8419A"/>
    <w:rsid w:val="00E841F8"/>
    <w:rsid w:val="00E84211"/>
    <w:rsid w:val="00E84419"/>
    <w:rsid w:val="00E84849"/>
    <w:rsid w:val="00E84B10"/>
    <w:rsid w:val="00E84D31"/>
    <w:rsid w:val="00E84E2B"/>
    <w:rsid w:val="00E84F58"/>
    <w:rsid w:val="00E84FE9"/>
    <w:rsid w:val="00E85136"/>
    <w:rsid w:val="00E85215"/>
    <w:rsid w:val="00E8526B"/>
    <w:rsid w:val="00E85310"/>
    <w:rsid w:val="00E8544C"/>
    <w:rsid w:val="00E856D1"/>
    <w:rsid w:val="00E86643"/>
    <w:rsid w:val="00E86879"/>
    <w:rsid w:val="00E86BDD"/>
    <w:rsid w:val="00E8704D"/>
    <w:rsid w:val="00E87408"/>
    <w:rsid w:val="00E87432"/>
    <w:rsid w:val="00E87698"/>
    <w:rsid w:val="00E87749"/>
    <w:rsid w:val="00E87798"/>
    <w:rsid w:val="00E87BCE"/>
    <w:rsid w:val="00E87C1A"/>
    <w:rsid w:val="00E87F52"/>
    <w:rsid w:val="00E903B6"/>
    <w:rsid w:val="00E903FB"/>
    <w:rsid w:val="00E90508"/>
    <w:rsid w:val="00E90528"/>
    <w:rsid w:val="00E905CE"/>
    <w:rsid w:val="00E90631"/>
    <w:rsid w:val="00E90914"/>
    <w:rsid w:val="00E90949"/>
    <w:rsid w:val="00E90A31"/>
    <w:rsid w:val="00E91236"/>
    <w:rsid w:val="00E91542"/>
    <w:rsid w:val="00E917DE"/>
    <w:rsid w:val="00E917FB"/>
    <w:rsid w:val="00E92048"/>
    <w:rsid w:val="00E9225C"/>
    <w:rsid w:val="00E923B9"/>
    <w:rsid w:val="00E92463"/>
    <w:rsid w:val="00E92961"/>
    <w:rsid w:val="00E92AAB"/>
    <w:rsid w:val="00E93109"/>
    <w:rsid w:val="00E931DD"/>
    <w:rsid w:val="00E936C5"/>
    <w:rsid w:val="00E93762"/>
    <w:rsid w:val="00E939E7"/>
    <w:rsid w:val="00E93EE4"/>
    <w:rsid w:val="00E93EF2"/>
    <w:rsid w:val="00E93F28"/>
    <w:rsid w:val="00E93F94"/>
    <w:rsid w:val="00E93FB2"/>
    <w:rsid w:val="00E9429A"/>
    <w:rsid w:val="00E9472C"/>
    <w:rsid w:val="00E9473A"/>
    <w:rsid w:val="00E9484A"/>
    <w:rsid w:val="00E94982"/>
    <w:rsid w:val="00E952C0"/>
    <w:rsid w:val="00E95B7D"/>
    <w:rsid w:val="00E95C7C"/>
    <w:rsid w:val="00E961C9"/>
    <w:rsid w:val="00E963A4"/>
    <w:rsid w:val="00E964B1"/>
    <w:rsid w:val="00E96762"/>
    <w:rsid w:val="00E968B4"/>
    <w:rsid w:val="00E96994"/>
    <w:rsid w:val="00E96E06"/>
    <w:rsid w:val="00E96E1F"/>
    <w:rsid w:val="00E97644"/>
    <w:rsid w:val="00E97656"/>
    <w:rsid w:val="00E9786D"/>
    <w:rsid w:val="00E97935"/>
    <w:rsid w:val="00E97BBC"/>
    <w:rsid w:val="00E97BCA"/>
    <w:rsid w:val="00E97CD8"/>
    <w:rsid w:val="00E97F25"/>
    <w:rsid w:val="00EA0154"/>
    <w:rsid w:val="00EA01B7"/>
    <w:rsid w:val="00EA064F"/>
    <w:rsid w:val="00EA0A51"/>
    <w:rsid w:val="00EA0C69"/>
    <w:rsid w:val="00EA0D11"/>
    <w:rsid w:val="00EA0D97"/>
    <w:rsid w:val="00EA0F94"/>
    <w:rsid w:val="00EA128C"/>
    <w:rsid w:val="00EA1482"/>
    <w:rsid w:val="00EA15C6"/>
    <w:rsid w:val="00EA189E"/>
    <w:rsid w:val="00EA1A06"/>
    <w:rsid w:val="00EA1D78"/>
    <w:rsid w:val="00EA1E28"/>
    <w:rsid w:val="00EA21A8"/>
    <w:rsid w:val="00EA2543"/>
    <w:rsid w:val="00EA2622"/>
    <w:rsid w:val="00EA27AC"/>
    <w:rsid w:val="00EA289C"/>
    <w:rsid w:val="00EA2B49"/>
    <w:rsid w:val="00EA2E4E"/>
    <w:rsid w:val="00EA2F16"/>
    <w:rsid w:val="00EA339C"/>
    <w:rsid w:val="00EA37A2"/>
    <w:rsid w:val="00EA38FD"/>
    <w:rsid w:val="00EA3A43"/>
    <w:rsid w:val="00EA3ACF"/>
    <w:rsid w:val="00EA41A8"/>
    <w:rsid w:val="00EA4C51"/>
    <w:rsid w:val="00EA4F66"/>
    <w:rsid w:val="00EA4FF9"/>
    <w:rsid w:val="00EA538F"/>
    <w:rsid w:val="00EA5706"/>
    <w:rsid w:val="00EA5817"/>
    <w:rsid w:val="00EA5AE7"/>
    <w:rsid w:val="00EA5ECC"/>
    <w:rsid w:val="00EA5EE4"/>
    <w:rsid w:val="00EA5EE8"/>
    <w:rsid w:val="00EA5EFB"/>
    <w:rsid w:val="00EA5F27"/>
    <w:rsid w:val="00EA62FE"/>
    <w:rsid w:val="00EA6343"/>
    <w:rsid w:val="00EA6381"/>
    <w:rsid w:val="00EA6708"/>
    <w:rsid w:val="00EA67B0"/>
    <w:rsid w:val="00EA6900"/>
    <w:rsid w:val="00EA6EB7"/>
    <w:rsid w:val="00EA711D"/>
    <w:rsid w:val="00EA719D"/>
    <w:rsid w:val="00EA7BF9"/>
    <w:rsid w:val="00EA7FA0"/>
    <w:rsid w:val="00EB01B0"/>
    <w:rsid w:val="00EB06D5"/>
    <w:rsid w:val="00EB0F09"/>
    <w:rsid w:val="00EB10EC"/>
    <w:rsid w:val="00EB1401"/>
    <w:rsid w:val="00EB140B"/>
    <w:rsid w:val="00EB1477"/>
    <w:rsid w:val="00EB21AA"/>
    <w:rsid w:val="00EB22AB"/>
    <w:rsid w:val="00EB2452"/>
    <w:rsid w:val="00EB24EB"/>
    <w:rsid w:val="00EB2765"/>
    <w:rsid w:val="00EB286E"/>
    <w:rsid w:val="00EB29FD"/>
    <w:rsid w:val="00EB2A9A"/>
    <w:rsid w:val="00EB2FD0"/>
    <w:rsid w:val="00EB31DB"/>
    <w:rsid w:val="00EB343E"/>
    <w:rsid w:val="00EB3686"/>
    <w:rsid w:val="00EB37E7"/>
    <w:rsid w:val="00EB3C4C"/>
    <w:rsid w:val="00EB3ED9"/>
    <w:rsid w:val="00EB3EF3"/>
    <w:rsid w:val="00EB40F5"/>
    <w:rsid w:val="00EB4478"/>
    <w:rsid w:val="00EB4648"/>
    <w:rsid w:val="00EB4A9D"/>
    <w:rsid w:val="00EB4CAC"/>
    <w:rsid w:val="00EB4E04"/>
    <w:rsid w:val="00EB4E86"/>
    <w:rsid w:val="00EB4FB1"/>
    <w:rsid w:val="00EB5534"/>
    <w:rsid w:val="00EB5885"/>
    <w:rsid w:val="00EB5C79"/>
    <w:rsid w:val="00EB5E02"/>
    <w:rsid w:val="00EB5E12"/>
    <w:rsid w:val="00EB60B8"/>
    <w:rsid w:val="00EB6159"/>
    <w:rsid w:val="00EB6238"/>
    <w:rsid w:val="00EB6282"/>
    <w:rsid w:val="00EB669F"/>
    <w:rsid w:val="00EB67BB"/>
    <w:rsid w:val="00EB6929"/>
    <w:rsid w:val="00EB69C5"/>
    <w:rsid w:val="00EB70F0"/>
    <w:rsid w:val="00EB7DAE"/>
    <w:rsid w:val="00EC013B"/>
    <w:rsid w:val="00EC0170"/>
    <w:rsid w:val="00EC073B"/>
    <w:rsid w:val="00EC0855"/>
    <w:rsid w:val="00EC08A0"/>
    <w:rsid w:val="00EC0C08"/>
    <w:rsid w:val="00EC0D76"/>
    <w:rsid w:val="00EC122B"/>
    <w:rsid w:val="00EC1388"/>
    <w:rsid w:val="00EC15D2"/>
    <w:rsid w:val="00EC1AC5"/>
    <w:rsid w:val="00EC1CDC"/>
    <w:rsid w:val="00EC2008"/>
    <w:rsid w:val="00EC20C8"/>
    <w:rsid w:val="00EC20E0"/>
    <w:rsid w:val="00EC2136"/>
    <w:rsid w:val="00EC2396"/>
    <w:rsid w:val="00EC251F"/>
    <w:rsid w:val="00EC2B28"/>
    <w:rsid w:val="00EC2CCD"/>
    <w:rsid w:val="00EC2F6D"/>
    <w:rsid w:val="00EC2F78"/>
    <w:rsid w:val="00EC31B7"/>
    <w:rsid w:val="00EC31E0"/>
    <w:rsid w:val="00EC3224"/>
    <w:rsid w:val="00EC3440"/>
    <w:rsid w:val="00EC34F4"/>
    <w:rsid w:val="00EC363C"/>
    <w:rsid w:val="00EC3993"/>
    <w:rsid w:val="00EC39CB"/>
    <w:rsid w:val="00EC3B30"/>
    <w:rsid w:val="00EC3E86"/>
    <w:rsid w:val="00EC3FBB"/>
    <w:rsid w:val="00EC3FC6"/>
    <w:rsid w:val="00EC40C9"/>
    <w:rsid w:val="00EC4324"/>
    <w:rsid w:val="00EC48EC"/>
    <w:rsid w:val="00EC4938"/>
    <w:rsid w:val="00EC499C"/>
    <w:rsid w:val="00EC49AC"/>
    <w:rsid w:val="00EC4D92"/>
    <w:rsid w:val="00EC5241"/>
    <w:rsid w:val="00EC5265"/>
    <w:rsid w:val="00EC56F0"/>
    <w:rsid w:val="00EC5A3A"/>
    <w:rsid w:val="00EC5ACE"/>
    <w:rsid w:val="00EC5C7C"/>
    <w:rsid w:val="00EC5C8F"/>
    <w:rsid w:val="00EC5E36"/>
    <w:rsid w:val="00EC6498"/>
    <w:rsid w:val="00EC6568"/>
    <w:rsid w:val="00EC691C"/>
    <w:rsid w:val="00EC6AFB"/>
    <w:rsid w:val="00EC6E27"/>
    <w:rsid w:val="00EC70BC"/>
    <w:rsid w:val="00EC7211"/>
    <w:rsid w:val="00EC7368"/>
    <w:rsid w:val="00EC743E"/>
    <w:rsid w:val="00EC74E1"/>
    <w:rsid w:val="00EC771C"/>
    <w:rsid w:val="00EC7759"/>
    <w:rsid w:val="00EC7821"/>
    <w:rsid w:val="00EC7C77"/>
    <w:rsid w:val="00ED0089"/>
    <w:rsid w:val="00ED053A"/>
    <w:rsid w:val="00ED0CFF"/>
    <w:rsid w:val="00ED1F1F"/>
    <w:rsid w:val="00ED1FD3"/>
    <w:rsid w:val="00ED2119"/>
    <w:rsid w:val="00ED2598"/>
    <w:rsid w:val="00ED2604"/>
    <w:rsid w:val="00ED2629"/>
    <w:rsid w:val="00ED2837"/>
    <w:rsid w:val="00ED2A34"/>
    <w:rsid w:val="00ED2ACB"/>
    <w:rsid w:val="00ED311E"/>
    <w:rsid w:val="00ED36CF"/>
    <w:rsid w:val="00ED3703"/>
    <w:rsid w:val="00ED3A2A"/>
    <w:rsid w:val="00ED3B6B"/>
    <w:rsid w:val="00ED3D24"/>
    <w:rsid w:val="00ED416F"/>
    <w:rsid w:val="00ED4175"/>
    <w:rsid w:val="00ED41FE"/>
    <w:rsid w:val="00ED4447"/>
    <w:rsid w:val="00ED47BA"/>
    <w:rsid w:val="00ED4C23"/>
    <w:rsid w:val="00ED4E53"/>
    <w:rsid w:val="00ED51FD"/>
    <w:rsid w:val="00ED5202"/>
    <w:rsid w:val="00ED55BA"/>
    <w:rsid w:val="00ED5A8F"/>
    <w:rsid w:val="00ED5BDB"/>
    <w:rsid w:val="00ED5BEA"/>
    <w:rsid w:val="00ED5EC8"/>
    <w:rsid w:val="00ED5FDE"/>
    <w:rsid w:val="00ED60BF"/>
    <w:rsid w:val="00ED6261"/>
    <w:rsid w:val="00ED632D"/>
    <w:rsid w:val="00ED69B8"/>
    <w:rsid w:val="00ED6DB3"/>
    <w:rsid w:val="00ED70FB"/>
    <w:rsid w:val="00ED7152"/>
    <w:rsid w:val="00ED72CB"/>
    <w:rsid w:val="00ED75A9"/>
    <w:rsid w:val="00ED7B6B"/>
    <w:rsid w:val="00ED7F35"/>
    <w:rsid w:val="00EE017E"/>
    <w:rsid w:val="00EE0185"/>
    <w:rsid w:val="00EE0380"/>
    <w:rsid w:val="00EE04EB"/>
    <w:rsid w:val="00EE086F"/>
    <w:rsid w:val="00EE0A33"/>
    <w:rsid w:val="00EE0C1E"/>
    <w:rsid w:val="00EE0C8C"/>
    <w:rsid w:val="00EE0F21"/>
    <w:rsid w:val="00EE109A"/>
    <w:rsid w:val="00EE10E8"/>
    <w:rsid w:val="00EE1883"/>
    <w:rsid w:val="00EE1932"/>
    <w:rsid w:val="00EE1AF6"/>
    <w:rsid w:val="00EE1BE2"/>
    <w:rsid w:val="00EE1E22"/>
    <w:rsid w:val="00EE2036"/>
    <w:rsid w:val="00EE3230"/>
    <w:rsid w:val="00EE33CF"/>
    <w:rsid w:val="00EE3689"/>
    <w:rsid w:val="00EE36A5"/>
    <w:rsid w:val="00EE40B6"/>
    <w:rsid w:val="00EE43B4"/>
    <w:rsid w:val="00EE4469"/>
    <w:rsid w:val="00EE459E"/>
    <w:rsid w:val="00EE4687"/>
    <w:rsid w:val="00EE486D"/>
    <w:rsid w:val="00EE4C4D"/>
    <w:rsid w:val="00EE4C8E"/>
    <w:rsid w:val="00EE4C8F"/>
    <w:rsid w:val="00EE4DD6"/>
    <w:rsid w:val="00EE53AF"/>
    <w:rsid w:val="00EE53C4"/>
    <w:rsid w:val="00EE54A8"/>
    <w:rsid w:val="00EE5635"/>
    <w:rsid w:val="00EE5C99"/>
    <w:rsid w:val="00EE6044"/>
    <w:rsid w:val="00EE633F"/>
    <w:rsid w:val="00EE64A2"/>
    <w:rsid w:val="00EE6D35"/>
    <w:rsid w:val="00EE6F27"/>
    <w:rsid w:val="00EE6FB5"/>
    <w:rsid w:val="00EE709E"/>
    <w:rsid w:val="00EE70A9"/>
    <w:rsid w:val="00EE7800"/>
    <w:rsid w:val="00EE7CEC"/>
    <w:rsid w:val="00EF0301"/>
    <w:rsid w:val="00EF0478"/>
    <w:rsid w:val="00EF06B7"/>
    <w:rsid w:val="00EF0704"/>
    <w:rsid w:val="00EF0907"/>
    <w:rsid w:val="00EF0D84"/>
    <w:rsid w:val="00EF10F2"/>
    <w:rsid w:val="00EF1455"/>
    <w:rsid w:val="00EF15B1"/>
    <w:rsid w:val="00EF1854"/>
    <w:rsid w:val="00EF1891"/>
    <w:rsid w:val="00EF1958"/>
    <w:rsid w:val="00EF1A93"/>
    <w:rsid w:val="00EF1AFE"/>
    <w:rsid w:val="00EF1C6D"/>
    <w:rsid w:val="00EF1F24"/>
    <w:rsid w:val="00EF2476"/>
    <w:rsid w:val="00EF26BC"/>
    <w:rsid w:val="00EF26DE"/>
    <w:rsid w:val="00EF28FE"/>
    <w:rsid w:val="00EF2B37"/>
    <w:rsid w:val="00EF2C67"/>
    <w:rsid w:val="00EF2FBC"/>
    <w:rsid w:val="00EF317C"/>
    <w:rsid w:val="00EF3311"/>
    <w:rsid w:val="00EF345D"/>
    <w:rsid w:val="00EF347D"/>
    <w:rsid w:val="00EF3684"/>
    <w:rsid w:val="00EF3CCD"/>
    <w:rsid w:val="00EF3DCF"/>
    <w:rsid w:val="00EF4732"/>
    <w:rsid w:val="00EF4967"/>
    <w:rsid w:val="00EF4AB9"/>
    <w:rsid w:val="00EF4B72"/>
    <w:rsid w:val="00EF4E6D"/>
    <w:rsid w:val="00EF50C8"/>
    <w:rsid w:val="00EF5530"/>
    <w:rsid w:val="00EF59B4"/>
    <w:rsid w:val="00EF5B0D"/>
    <w:rsid w:val="00EF5C54"/>
    <w:rsid w:val="00EF5D28"/>
    <w:rsid w:val="00EF5EAC"/>
    <w:rsid w:val="00EF662A"/>
    <w:rsid w:val="00EF690E"/>
    <w:rsid w:val="00EF6B17"/>
    <w:rsid w:val="00EF6C5C"/>
    <w:rsid w:val="00EF6CC2"/>
    <w:rsid w:val="00EF6D3E"/>
    <w:rsid w:val="00EF6D41"/>
    <w:rsid w:val="00EF6FBA"/>
    <w:rsid w:val="00EF6FFF"/>
    <w:rsid w:val="00EF72DE"/>
    <w:rsid w:val="00EF76A1"/>
    <w:rsid w:val="00EF79B9"/>
    <w:rsid w:val="00EF7C43"/>
    <w:rsid w:val="00EF7F8E"/>
    <w:rsid w:val="00F0003D"/>
    <w:rsid w:val="00F001AB"/>
    <w:rsid w:val="00F0064F"/>
    <w:rsid w:val="00F006B9"/>
    <w:rsid w:val="00F00BE7"/>
    <w:rsid w:val="00F00DF7"/>
    <w:rsid w:val="00F00EFA"/>
    <w:rsid w:val="00F010A2"/>
    <w:rsid w:val="00F01594"/>
    <w:rsid w:val="00F015DA"/>
    <w:rsid w:val="00F02355"/>
    <w:rsid w:val="00F0258D"/>
    <w:rsid w:val="00F02D13"/>
    <w:rsid w:val="00F0319D"/>
    <w:rsid w:val="00F031E6"/>
    <w:rsid w:val="00F0332B"/>
    <w:rsid w:val="00F034E3"/>
    <w:rsid w:val="00F034F2"/>
    <w:rsid w:val="00F03BB0"/>
    <w:rsid w:val="00F03CC0"/>
    <w:rsid w:val="00F04113"/>
    <w:rsid w:val="00F04119"/>
    <w:rsid w:val="00F0411F"/>
    <w:rsid w:val="00F0476D"/>
    <w:rsid w:val="00F047F4"/>
    <w:rsid w:val="00F04A3F"/>
    <w:rsid w:val="00F04BD8"/>
    <w:rsid w:val="00F04D5F"/>
    <w:rsid w:val="00F0520A"/>
    <w:rsid w:val="00F05219"/>
    <w:rsid w:val="00F054C6"/>
    <w:rsid w:val="00F057BE"/>
    <w:rsid w:val="00F0582F"/>
    <w:rsid w:val="00F05C0C"/>
    <w:rsid w:val="00F060AE"/>
    <w:rsid w:val="00F0654F"/>
    <w:rsid w:val="00F0658F"/>
    <w:rsid w:val="00F06827"/>
    <w:rsid w:val="00F06D6B"/>
    <w:rsid w:val="00F06DD4"/>
    <w:rsid w:val="00F06E51"/>
    <w:rsid w:val="00F071DE"/>
    <w:rsid w:val="00F07401"/>
    <w:rsid w:val="00F07753"/>
    <w:rsid w:val="00F07F89"/>
    <w:rsid w:val="00F103D2"/>
    <w:rsid w:val="00F104D3"/>
    <w:rsid w:val="00F10508"/>
    <w:rsid w:val="00F1090D"/>
    <w:rsid w:val="00F10B7A"/>
    <w:rsid w:val="00F10FC3"/>
    <w:rsid w:val="00F115A2"/>
    <w:rsid w:val="00F11C44"/>
    <w:rsid w:val="00F11DCF"/>
    <w:rsid w:val="00F1211D"/>
    <w:rsid w:val="00F126E5"/>
    <w:rsid w:val="00F12DB1"/>
    <w:rsid w:val="00F1305B"/>
    <w:rsid w:val="00F13A2E"/>
    <w:rsid w:val="00F13A43"/>
    <w:rsid w:val="00F13B00"/>
    <w:rsid w:val="00F13CA9"/>
    <w:rsid w:val="00F142B7"/>
    <w:rsid w:val="00F1490C"/>
    <w:rsid w:val="00F14A2E"/>
    <w:rsid w:val="00F14A61"/>
    <w:rsid w:val="00F14B75"/>
    <w:rsid w:val="00F14F29"/>
    <w:rsid w:val="00F15139"/>
    <w:rsid w:val="00F156D0"/>
    <w:rsid w:val="00F1590E"/>
    <w:rsid w:val="00F15AFF"/>
    <w:rsid w:val="00F15BD3"/>
    <w:rsid w:val="00F15BEC"/>
    <w:rsid w:val="00F15C05"/>
    <w:rsid w:val="00F15DA0"/>
    <w:rsid w:val="00F16119"/>
    <w:rsid w:val="00F1611E"/>
    <w:rsid w:val="00F16242"/>
    <w:rsid w:val="00F16781"/>
    <w:rsid w:val="00F16806"/>
    <w:rsid w:val="00F16B54"/>
    <w:rsid w:val="00F16C71"/>
    <w:rsid w:val="00F171C7"/>
    <w:rsid w:val="00F171F6"/>
    <w:rsid w:val="00F17326"/>
    <w:rsid w:val="00F1734D"/>
    <w:rsid w:val="00F17600"/>
    <w:rsid w:val="00F17A5C"/>
    <w:rsid w:val="00F17E20"/>
    <w:rsid w:val="00F17F4E"/>
    <w:rsid w:val="00F201A3"/>
    <w:rsid w:val="00F202DE"/>
    <w:rsid w:val="00F20428"/>
    <w:rsid w:val="00F20661"/>
    <w:rsid w:val="00F20B40"/>
    <w:rsid w:val="00F20D84"/>
    <w:rsid w:val="00F2125D"/>
    <w:rsid w:val="00F213BC"/>
    <w:rsid w:val="00F218E7"/>
    <w:rsid w:val="00F22407"/>
    <w:rsid w:val="00F2292B"/>
    <w:rsid w:val="00F22C38"/>
    <w:rsid w:val="00F22CF8"/>
    <w:rsid w:val="00F22E93"/>
    <w:rsid w:val="00F237E0"/>
    <w:rsid w:val="00F23B19"/>
    <w:rsid w:val="00F23C5F"/>
    <w:rsid w:val="00F243D7"/>
    <w:rsid w:val="00F24813"/>
    <w:rsid w:val="00F24A20"/>
    <w:rsid w:val="00F24BE4"/>
    <w:rsid w:val="00F24EB5"/>
    <w:rsid w:val="00F24ECB"/>
    <w:rsid w:val="00F24F67"/>
    <w:rsid w:val="00F251E1"/>
    <w:rsid w:val="00F253DC"/>
    <w:rsid w:val="00F254A4"/>
    <w:rsid w:val="00F256CE"/>
    <w:rsid w:val="00F25D4B"/>
    <w:rsid w:val="00F25D83"/>
    <w:rsid w:val="00F262C8"/>
    <w:rsid w:val="00F27236"/>
    <w:rsid w:val="00F3021B"/>
    <w:rsid w:val="00F302E7"/>
    <w:rsid w:val="00F304BA"/>
    <w:rsid w:val="00F30574"/>
    <w:rsid w:val="00F30F27"/>
    <w:rsid w:val="00F31263"/>
    <w:rsid w:val="00F3163F"/>
    <w:rsid w:val="00F31AF9"/>
    <w:rsid w:val="00F31CC7"/>
    <w:rsid w:val="00F3271A"/>
    <w:rsid w:val="00F328E8"/>
    <w:rsid w:val="00F32D92"/>
    <w:rsid w:val="00F32F3A"/>
    <w:rsid w:val="00F33566"/>
    <w:rsid w:val="00F3380E"/>
    <w:rsid w:val="00F33898"/>
    <w:rsid w:val="00F33A08"/>
    <w:rsid w:val="00F34479"/>
    <w:rsid w:val="00F344AA"/>
    <w:rsid w:val="00F34585"/>
    <w:rsid w:val="00F34F06"/>
    <w:rsid w:val="00F34FED"/>
    <w:rsid w:val="00F34FEF"/>
    <w:rsid w:val="00F34FF9"/>
    <w:rsid w:val="00F351A8"/>
    <w:rsid w:val="00F357CA"/>
    <w:rsid w:val="00F35889"/>
    <w:rsid w:val="00F35D9F"/>
    <w:rsid w:val="00F36179"/>
    <w:rsid w:val="00F3634B"/>
    <w:rsid w:val="00F36625"/>
    <w:rsid w:val="00F36803"/>
    <w:rsid w:val="00F36E6F"/>
    <w:rsid w:val="00F36EB5"/>
    <w:rsid w:val="00F37231"/>
    <w:rsid w:val="00F372C5"/>
    <w:rsid w:val="00F37452"/>
    <w:rsid w:val="00F375D0"/>
    <w:rsid w:val="00F377C3"/>
    <w:rsid w:val="00F37971"/>
    <w:rsid w:val="00F37C66"/>
    <w:rsid w:val="00F40295"/>
    <w:rsid w:val="00F405D1"/>
    <w:rsid w:val="00F407AD"/>
    <w:rsid w:val="00F409BA"/>
    <w:rsid w:val="00F40A8E"/>
    <w:rsid w:val="00F40D8E"/>
    <w:rsid w:val="00F40DE6"/>
    <w:rsid w:val="00F40EAA"/>
    <w:rsid w:val="00F414F7"/>
    <w:rsid w:val="00F41747"/>
    <w:rsid w:val="00F42B76"/>
    <w:rsid w:val="00F42EB9"/>
    <w:rsid w:val="00F4312D"/>
    <w:rsid w:val="00F4323B"/>
    <w:rsid w:val="00F43400"/>
    <w:rsid w:val="00F4342D"/>
    <w:rsid w:val="00F43AA8"/>
    <w:rsid w:val="00F4427B"/>
    <w:rsid w:val="00F44406"/>
    <w:rsid w:val="00F4445B"/>
    <w:rsid w:val="00F44465"/>
    <w:rsid w:val="00F44AFC"/>
    <w:rsid w:val="00F45157"/>
    <w:rsid w:val="00F45907"/>
    <w:rsid w:val="00F45A54"/>
    <w:rsid w:val="00F461F2"/>
    <w:rsid w:val="00F463B6"/>
    <w:rsid w:val="00F46526"/>
    <w:rsid w:val="00F4723A"/>
    <w:rsid w:val="00F47572"/>
    <w:rsid w:val="00F47774"/>
    <w:rsid w:val="00F4799E"/>
    <w:rsid w:val="00F47AD8"/>
    <w:rsid w:val="00F47C44"/>
    <w:rsid w:val="00F47E13"/>
    <w:rsid w:val="00F47FA3"/>
    <w:rsid w:val="00F5068E"/>
    <w:rsid w:val="00F5070A"/>
    <w:rsid w:val="00F507B0"/>
    <w:rsid w:val="00F50B67"/>
    <w:rsid w:val="00F513B7"/>
    <w:rsid w:val="00F51718"/>
    <w:rsid w:val="00F51854"/>
    <w:rsid w:val="00F51AB0"/>
    <w:rsid w:val="00F51CA9"/>
    <w:rsid w:val="00F51DF1"/>
    <w:rsid w:val="00F51E9C"/>
    <w:rsid w:val="00F520E6"/>
    <w:rsid w:val="00F521EF"/>
    <w:rsid w:val="00F52255"/>
    <w:rsid w:val="00F52388"/>
    <w:rsid w:val="00F52426"/>
    <w:rsid w:val="00F525A3"/>
    <w:rsid w:val="00F52943"/>
    <w:rsid w:val="00F52971"/>
    <w:rsid w:val="00F52ADA"/>
    <w:rsid w:val="00F52F18"/>
    <w:rsid w:val="00F5300B"/>
    <w:rsid w:val="00F53302"/>
    <w:rsid w:val="00F539DC"/>
    <w:rsid w:val="00F53ABB"/>
    <w:rsid w:val="00F53AC1"/>
    <w:rsid w:val="00F53BE5"/>
    <w:rsid w:val="00F53C1C"/>
    <w:rsid w:val="00F53CC6"/>
    <w:rsid w:val="00F53D2D"/>
    <w:rsid w:val="00F53EE6"/>
    <w:rsid w:val="00F540AF"/>
    <w:rsid w:val="00F540D9"/>
    <w:rsid w:val="00F5419C"/>
    <w:rsid w:val="00F54427"/>
    <w:rsid w:val="00F545AE"/>
    <w:rsid w:val="00F54886"/>
    <w:rsid w:val="00F54AD7"/>
    <w:rsid w:val="00F54D8B"/>
    <w:rsid w:val="00F552AF"/>
    <w:rsid w:val="00F55C50"/>
    <w:rsid w:val="00F55DC8"/>
    <w:rsid w:val="00F55FFB"/>
    <w:rsid w:val="00F5652E"/>
    <w:rsid w:val="00F56AD4"/>
    <w:rsid w:val="00F56E24"/>
    <w:rsid w:val="00F56E4F"/>
    <w:rsid w:val="00F56EE2"/>
    <w:rsid w:val="00F57098"/>
    <w:rsid w:val="00F57218"/>
    <w:rsid w:val="00F572D6"/>
    <w:rsid w:val="00F57921"/>
    <w:rsid w:val="00F57A00"/>
    <w:rsid w:val="00F57B5C"/>
    <w:rsid w:val="00F57EF2"/>
    <w:rsid w:val="00F57F15"/>
    <w:rsid w:val="00F60571"/>
    <w:rsid w:val="00F60613"/>
    <w:rsid w:val="00F60BC0"/>
    <w:rsid w:val="00F60D45"/>
    <w:rsid w:val="00F60D50"/>
    <w:rsid w:val="00F60E08"/>
    <w:rsid w:val="00F60EAB"/>
    <w:rsid w:val="00F61037"/>
    <w:rsid w:val="00F611DE"/>
    <w:rsid w:val="00F61353"/>
    <w:rsid w:val="00F614B6"/>
    <w:rsid w:val="00F61544"/>
    <w:rsid w:val="00F61E4B"/>
    <w:rsid w:val="00F62661"/>
    <w:rsid w:val="00F62887"/>
    <w:rsid w:val="00F62D57"/>
    <w:rsid w:val="00F6312A"/>
    <w:rsid w:val="00F63144"/>
    <w:rsid w:val="00F633B2"/>
    <w:rsid w:val="00F63819"/>
    <w:rsid w:val="00F63BCD"/>
    <w:rsid w:val="00F63BE7"/>
    <w:rsid w:val="00F63C7B"/>
    <w:rsid w:val="00F64676"/>
    <w:rsid w:val="00F64A14"/>
    <w:rsid w:val="00F64A9E"/>
    <w:rsid w:val="00F6514B"/>
    <w:rsid w:val="00F65460"/>
    <w:rsid w:val="00F65806"/>
    <w:rsid w:val="00F65828"/>
    <w:rsid w:val="00F65980"/>
    <w:rsid w:val="00F65AA4"/>
    <w:rsid w:val="00F65B3A"/>
    <w:rsid w:val="00F65D01"/>
    <w:rsid w:val="00F65F31"/>
    <w:rsid w:val="00F6604B"/>
    <w:rsid w:val="00F6628B"/>
    <w:rsid w:val="00F66814"/>
    <w:rsid w:val="00F6696F"/>
    <w:rsid w:val="00F66DBC"/>
    <w:rsid w:val="00F66FBB"/>
    <w:rsid w:val="00F671E0"/>
    <w:rsid w:val="00F674B8"/>
    <w:rsid w:val="00F67523"/>
    <w:rsid w:val="00F67723"/>
    <w:rsid w:val="00F67B87"/>
    <w:rsid w:val="00F67B96"/>
    <w:rsid w:val="00F67CD3"/>
    <w:rsid w:val="00F67EB5"/>
    <w:rsid w:val="00F70381"/>
    <w:rsid w:val="00F70D83"/>
    <w:rsid w:val="00F70DE5"/>
    <w:rsid w:val="00F711A1"/>
    <w:rsid w:val="00F713CA"/>
    <w:rsid w:val="00F71906"/>
    <w:rsid w:val="00F71CB3"/>
    <w:rsid w:val="00F72301"/>
    <w:rsid w:val="00F7237E"/>
    <w:rsid w:val="00F72708"/>
    <w:rsid w:val="00F727DA"/>
    <w:rsid w:val="00F728E7"/>
    <w:rsid w:val="00F73319"/>
    <w:rsid w:val="00F73653"/>
    <w:rsid w:val="00F73A07"/>
    <w:rsid w:val="00F73C1E"/>
    <w:rsid w:val="00F740F4"/>
    <w:rsid w:val="00F7428E"/>
    <w:rsid w:val="00F744AB"/>
    <w:rsid w:val="00F74591"/>
    <w:rsid w:val="00F74614"/>
    <w:rsid w:val="00F74692"/>
    <w:rsid w:val="00F7475A"/>
    <w:rsid w:val="00F748AE"/>
    <w:rsid w:val="00F74BF3"/>
    <w:rsid w:val="00F74F9C"/>
    <w:rsid w:val="00F750F2"/>
    <w:rsid w:val="00F75588"/>
    <w:rsid w:val="00F76507"/>
    <w:rsid w:val="00F7666A"/>
    <w:rsid w:val="00F767E6"/>
    <w:rsid w:val="00F768D0"/>
    <w:rsid w:val="00F769CD"/>
    <w:rsid w:val="00F76F31"/>
    <w:rsid w:val="00F7707E"/>
    <w:rsid w:val="00F771AA"/>
    <w:rsid w:val="00F771D9"/>
    <w:rsid w:val="00F772D7"/>
    <w:rsid w:val="00F772FF"/>
    <w:rsid w:val="00F77301"/>
    <w:rsid w:val="00F774CD"/>
    <w:rsid w:val="00F77AF1"/>
    <w:rsid w:val="00F807C4"/>
    <w:rsid w:val="00F80C95"/>
    <w:rsid w:val="00F811E5"/>
    <w:rsid w:val="00F81432"/>
    <w:rsid w:val="00F815EE"/>
    <w:rsid w:val="00F8165A"/>
    <w:rsid w:val="00F8166C"/>
    <w:rsid w:val="00F81A76"/>
    <w:rsid w:val="00F81DF5"/>
    <w:rsid w:val="00F82121"/>
    <w:rsid w:val="00F8224E"/>
    <w:rsid w:val="00F82FA8"/>
    <w:rsid w:val="00F844D1"/>
    <w:rsid w:val="00F845E0"/>
    <w:rsid w:val="00F84886"/>
    <w:rsid w:val="00F84B4D"/>
    <w:rsid w:val="00F853FB"/>
    <w:rsid w:val="00F857A4"/>
    <w:rsid w:val="00F858A5"/>
    <w:rsid w:val="00F85B51"/>
    <w:rsid w:val="00F85D6B"/>
    <w:rsid w:val="00F85FDA"/>
    <w:rsid w:val="00F861EE"/>
    <w:rsid w:val="00F861F2"/>
    <w:rsid w:val="00F86711"/>
    <w:rsid w:val="00F8684E"/>
    <w:rsid w:val="00F8687C"/>
    <w:rsid w:val="00F86885"/>
    <w:rsid w:val="00F86BB4"/>
    <w:rsid w:val="00F874DD"/>
    <w:rsid w:val="00F87663"/>
    <w:rsid w:val="00F87664"/>
    <w:rsid w:val="00F876E0"/>
    <w:rsid w:val="00F87703"/>
    <w:rsid w:val="00F87B06"/>
    <w:rsid w:val="00F90645"/>
    <w:rsid w:val="00F9088C"/>
    <w:rsid w:val="00F90D4F"/>
    <w:rsid w:val="00F9144F"/>
    <w:rsid w:val="00F9162D"/>
    <w:rsid w:val="00F918DA"/>
    <w:rsid w:val="00F91A2E"/>
    <w:rsid w:val="00F91C80"/>
    <w:rsid w:val="00F91D4B"/>
    <w:rsid w:val="00F9262F"/>
    <w:rsid w:val="00F92AC8"/>
    <w:rsid w:val="00F92B98"/>
    <w:rsid w:val="00F92BC2"/>
    <w:rsid w:val="00F92D37"/>
    <w:rsid w:val="00F9329E"/>
    <w:rsid w:val="00F933E1"/>
    <w:rsid w:val="00F9345A"/>
    <w:rsid w:val="00F93737"/>
    <w:rsid w:val="00F9373B"/>
    <w:rsid w:val="00F93E7D"/>
    <w:rsid w:val="00F941C6"/>
    <w:rsid w:val="00F9442E"/>
    <w:rsid w:val="00F944FF"/>
    <w:rsid w:val="00F94AD9"/>
    <w:rsid w:val="00F94B7C"/>
    <w:rsid w:val="00F9508A"/>
    <w:rsid w:val="00F95143"/>
    <w:rsid w:val="00F95310"/>
    <w:rsid w:val="00F954AB"/>
    <w:rsid w:val="00F9550B"/>
    <w:rsid w:val="00F958D7"/>
    <w:rsid w:val="00F95B7D"/>
    <w:rsid w:val="00F9649B"/>
    <w:rsid w:val="00F96601"/>
    <w:rsid w:val="00F96679"/>
    <w:rsid w:val="00F96C11"/>
    <w:rsid w:val="00F97013"/>
    <w:rsid w:val="00F9719D"/>
    <w:rsid w:val="00F973B1"/>
    <w:rsid w:val="00F9748F"/>
    <w:rsid w:val="00F974E2"/>
    <w:rsid w:val="00F97766"/>
    <w:rsid w:val="00F97CDC"/>
    <w:rsid w:val="00F97FB2"/>
    <w:rsid w:val="00FA023A"/>
    <w:rsid w:val="00FA070D"/>
    <w:rsid w:val="00FA0AA9"/>
    <w:rsid w:val="00FA0D37"/>
    <w:rsid w:val="00FA0EBE"/>
    <w:rsid w:val="00FA1E35"/>
    <w:rsid w:val="00FA1F63"/>
    <w:rsid w:val="00FA1FCA"/>
    <w:rsid w:val="00FA2279"/>
    <w:rsid w:val="00FA25C7"/>
    <w:rsid w:val="00FA26C4"/>
    <w:rsid w:val="00FA2771"/>
    <w:rsid w:val="00FA2789"/>
    <w:rsid w:val="00FA28B4"/>
    <w:rsid w:val="00FA2940"/>
    <w:rsid w:val="00FA29D8"/>
    <w:rsid w:val="00FA2B76"/>
    <w:rsid w:val="00FA2CC2"/>
    <w:rsid w:val="00FA30B6"/>
    <w:rsid w:val="00FA36A8"/>
    <w:rsid w:val="00FA38D6"/>
    <w:rsid w:val="00FA3B53"/>
    <w:rsid w:val="00FA3CFF"/>
    <w:rsid w:val="00FA3D1E"/>
    <w:rsid w:val="00FA4075"/>
    <w:rsid w:val="00FA40A9"/>
    <w:rsid w:val="00FA4560"/>
    <w:rsid w:val="00FA48A9"/>
    <w:rsid w:val="00FA4F06"/>
    <w:rsid w:val="00FA54BB"/>
    <w:rsid w:val="00FA57BC"/>
    <w:rsid w:val="00FA5A14"/>
    <w:rsid w:val="00FA5B73"/>
    <w:rsid w:val="00FA60F9"/>
    <w:rsid w:val="00FA621C"/>
    <w:rsid w:val="00FA6487"/>
    <w:rsid w:val="00FA64FC"/>
    <w:rsid w:val="00FA664A"/>
    <w:rsid w:val="00FA67D0"/>
    <w:rsid w:val="00FA6815"/>
    <w:rsid w:val="00FA6ADC"/>
    <w:rsid w:val="00FA7408"/>
    <w:rsid w:val="00FA7919"/>
    <w:rsid w:val="00FA7A9A"/>
    <w:rsid w:val="00FA7B52"/>
    <w:rsid w:val="00FA7EBB"/>
    <w:rsid w:val="00FB0098"/>
    <w:rsid w:val="00FB00E7"/>
    <w:rsid w:val="00FB0169"/>
    <w:rsid w:val="00FB0402"/>
    <w:rsid w:val="00FB0447"/>
    <w:rsid w:val="00FB0E8C"/>
    <w:rsid w:val="00FB119B"/>
    <w:rsid w:val="00FB128D"/>
    <w:rsid w:val="00FB1388"/>
    <w:rsid w:val="00FB13EA"/>
    <w:rsid w:val="00FB15DE"/>
    <w:rsid w:val="00FB19E4"/>
    <w:rsid w:val="00FB1C86"/>
    <w:rsid w:val="00FB1DFD"/>
    <w:rsid w:val="00FB1E68"/>
    <w:rsid w:val="00FB21D8"/>
    <w:rsid w:val="00FB2479"/>
    <w:rsid w:val="00FB28F1"/>
    <w:rsid w:val="00FB2CBC"/>
    <w:rsid w:val="00FB3089"/>
    <w:rsid w:val="00FB316E"/>
    <w:rsid w:val="00FB366F"/>
    <w:rsid w:val="00FB39AD"/>
    <w:rsid w:val="00FB3AF4"/>
    <w:rsid w:val="00FB3B0F"/>
    <w:rsid w:val="00FB3D98"/>
    <w:rsid w:val="00FB3E60"/>
    <w:rsid w:val="00FB3FD6"/>
    <w:rsid w:val="00FB4294"/>
    <w:rsid w:val="00FB4DAF"/>
    <w:rsid w:val="00FB5399"/>
    <w:rsid w:val="00FB5CE2"/>
    <w:rsid w:val="00FB5D28"/>
    <w:rsid w:val="00FB650D"/>
    <w:rsid w:val="00FB654A"/>
    <w:rsid w:val="00FB68AB"/>
    <w:rsid w:val="00FB6A40"/>
    <w:rsid w:val="00FB6B79"/>
    <w:rsid w:val="00FB6D7F"/>
    <w:rsid w:val="00FB76D2"/>
    <w:rsid w:val="00FB78D5"/>
    <w:rsid w:val="00FB78FF"/>
    <w:rsid w:val="00FB795F"/>
    <w:rsid w:val="00FB79F3"/>
    <w:rsid w:val="00FB7BC1"/>
    <w:rsid w:val="00FB7D8C"/>
    <w:rsid w:val="00FC0359"/>
    <w:rsid w:val="00FC097A"/>
    <w:rsid w:val="00FC10BC"/>
    <w:rsid w:val="00FC1154"/>
    <w:rsid w:val="00FC1523"/>
    <w:rsid w:val="00FC177E"/>
    <w:rsid w:val="00FC1C86"/>
    <w:rsid w:val="00FC1DDB"/>
    <w:rsid w:val="00FC2366"/>
    <w:rsid w:val="00FC2A2F"/>
    <w:rsid w:val="00FC34B3"/>
    <w:rsid w:val="00FC37DA"/>
    <w:rsid w:val="00FC3BFE"/>
    <w:rsid w:val="00FC3C4B"/>
    <w:rsid w:val="00FC3C8D"/>
    <w:rsid w:val="00FC4542"/>
    <w:rsid w:val="00FC45ED"/>
    <w:rsid w:val="00FC46F3"/>
    <w:rsid w:val="00FC4A64"/>
    <w:rsid w:val="00FC4CCD"/>
    <w:rsid w:val="00FC59DC"/>
    <w:rsid w:val="00FC5F94"/>
    <w:rsid w:val="00FC66CE"/>
    <w:rsid w:val="00FC66D5"/>
    <w:rsid w:val="00FC6B53"/>
    <w:rsid w:val="00FC6F8C"/>
    <w:rsid w:val="00FC71BD"/>
    <w:rsid w:val="00FC72AB"/>
    <w:rsid w:val="00FC79C8"/>
    <w:rsid w:val="00FC7C90"/>
    <w:rsid w:val="00FC7FB1"/>
    <w:rsid w:val="00FD0003"/>
    <w:rsid w:val="00FD0B85"/>
    <w:rsid w:val="00FD0BAD"/>
    <w:rsid w:val="00FD0D48"/>
    <w:rsid w:val="00FD0FB3"/>
    <w:rsid w:val="00FD1699"/>
    <w:rsid w:val="00FD170B"/>
    <w:rsid w:val="00FD1869"/>
    <w:rsid w:val="00FD194B"/>
    <w:rsid w:val="00FD196B"/>
    <w:rsid w:val="00FD1D25"/>
    <w:rsid w:val="00FD1D4F"/>
    <w:rsid w:val="00FD1F59"/>
    <w:rsid w:val="00FD1F7E"/>
    <w:rsid w:val="00FD2234"/>
    <w:rsid w:val="00FD24A9"/>
    <w:rsid w:val="00FD253F"/>
    <w:rsid w:val="00FD2625"/>
    <w:rsid w:val="00FD272B"/>
    <w:rsid w:val="00FD2919"/>
    <w:rsid w:val="00FD2999"/>
    <w:rsid w:val="00FD2CF4"/>
    <w:rsid w:val="00FD2D62"/>
    <w:rsid w:val="00FD3121"/>
    <w:rsid w:val="00FD3710"/>
    <w:rsid w:val="00FD3873"/>
    <w:rsid w:val="00FD39A8"/>
    <w:rsid w:val="00FD3EAB"/>
    <w:rsid w:val="00FD4877"/>
    <w:rsid w:val="00FD49A6"/>
    <w:rsid w:val="00FD4A78"/>
    <w:rsid w:val="00FD4A87"/>
    <w:rsid w:val="00FD4D14"/>
    <w:rsid w:val="00FD5239"/>
    <w:rsid w:val="00FD54F1"/>
    <w:rsid w:val="00FD555B"/>
    <w:rsid w:val="00FD5AB1"/>
    <w:rsid w:val="00FD5E41"/>
    <w:rsid w:val="00FD6504"/>
    <w:rsid w:val="00FD6707"/>
    <w:rsid w:val="00FD673C"/>
    <w:rsid w:val="00FD6A64"/>
    <w:rsid w:val="00FD6AA1"/>
    <w:rsid w:val="00FD6F42"/>
    <w:rsid w:val="00FD7501"/>
    <w:rsid w:val="00FD7822"/>
    <w:rsid w:val="00FD7969"/>
    <w:rsid w:val="00FD7D2B"/>
    <w:rsid w:val="00FD7D63"/>
    <w:rsid w:val="00FD7F6D"/>
    <w:rsid w:val="00FE06AC"/>
    <w:rsid w:val="00FE11CC"/>
    <w:rsid w:val="00FE1479"/>
    <w:rsid w:val="00FE17B9"/>
    <w:rsid w:val="00FE1C67"/>
    <w:rsid w:val="00FE2638"/>
    <w:rsid w:val="00FE2D9E"/>
    <w:rsid w:val="00FE30AC"/>
    <w:rsid w:val="00FE3613"/>
    <w:rsid w:val="00FE3623"/>
    <w:rsid w:val="00FE3832"/>
    <w:rsid w:val="00FE39CB"/>
    <w:rsid w:val="00FE3B75"/>
    <w:rsid w:val="00FE3D99"/>
    <w:rsid w:val="00FE44B8"/>
    <w:rsid w:val="00FE53A8"/>
    <w:rsid w:val="00FE55B3"/>
    <w:rsid w:val="00FE55E3"/>
    <w:rsid w:val="00FE57E0"/>
    <w:rsid w:val="00FE58EC"/>
    <w:rsid w:val="00FE5C21"/>
    <w:rsid w:val="00FE5EE4"/>
    <w:rsid w:val="00FE608D"/>
    <w:rsid w:val="00FE615D"/>
    <w:rsid w:val="00FE65D7"/>
    <w:rsid w:val="00FE7652"/>
    <w:rsid w:val="00FE7740"/>
    <w:rsid w:val="00FE77EF"/>
    <w:rsid w:val="00FE795B"/>
    <w:rsid w:val="00FE7C84"/>
    <w:rsid w:val="00FE7FD3"/>
    <w:rsid w:val="00FE7FDE"/>
    <w:rsid w:val="00FF011E"/>
    <w:rsid w:val="00FF0158"/>
    <w:rsid w:val="00FF04D2"/>
    <w:rsid w:val="00FF05C5"/>
    <w:rsid w:val="00FF07CB"/>
    <w:rsid w:val="00FF08B9"/>
    <w:rsid w:val="00FF08F7"/>
    <w:rsid w:val="00FF0C20"/>
    <w:rsid w:val="00FF0CFF"/>
    <w:rsid w:val="00FF0E0C"/>
    <w:rsid w:val="00FF0E86"/>
    <w:rsid w:val="00FF164A"/>
    <w:rsid w:val="00FF1AEF"/>
    <w:rsid w:val="00FF1CB5"/>
    <w:rsid w:val="00FF1D16"/>
    <w:rsid w:val="00FF20C5"/>
    <w:rsid w:val="00FF20FE"/>
    <w:rsid w:val="00FF21FE"/>
    <w:rsid w:val="00FF2565"/>
    <w:rsid w:val="00FF2E1C"/>
    <w:rsid w:val="00FF2F84"/>
    <w:rsid w:val="00FF302C"/>
    <w:rsid w:val="00FF30BC"/>
    <w:rsid w:val="00FF3212"/>
    <w:rsid w:val="00FF3588"/>
    <w:rsid w:val="00FF369B"/>
    <w:rsid w:val="00FF371D"/>
    <w:rsid w:val="00FF42A9"/>
    <w:rsid w:val="00FF44C6"/>
    <w:rsid w:val="00FF471A"/>
    <w:rsid w:val="00FF495C"/>
    <w:rsid w:val="00FF4B7F"/>
    <w:rsid w:val="00FF4C1E"/>
    <w:rsid w:val="00FF553C"/>
    <w:rsid w:val="00FF5607"/>
    <w:rsid w:val="00FF56A8"/>
    <w:rsid w:val="00FF576F"/>
    <w:rsid w:val="00FF58F8"/>
    <w:rsid w:val="00FF5C05"/>
    <w:rsid w:val="00FF5F0A"/>
    <w:rsid w:val="00FF60CE"/>
    <w:rsid w:val="00FF61D0"/>
    <w:rsid w:val="00FF633A"/>
    <w:rsid w:val="00FF63C9"/>
    <w:rsid w:val="00FF670E"/>
    <w:rsid w:val="00FF6B01"/>
    <w:rsid w:val="00FF7298"/>
    <w:rsid w:val="00FF72F5"/>
    <w:rsid w:val="00FF7311"/>
    <w:rsid w:val="00FF7AB0"/>
    <w:rsid w:val="00FF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161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1611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1611"/>
    <w:pPr>
      <w:keepNext/>
      <w:jc w:val="center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1611"/>
    <w:pPr>
      <w:keepNext/>
      <w:jc w:val="center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161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E1611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E161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">
    <w:name w:val="Стиль"/>
    <w:uiPriority w:val="99"/>
    <w:rsid w:val="004E161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4E1611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E161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918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180E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097E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1</Pages>
  <Words>181</Words>
  <Characters>1035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cp:lastPrinted>2024-09-18T12:07:00Z</cp:lastPrinted>
  <dcterms:created xsi:type="dcterms:W3CDTF">2017-03-06T05:33:00Z</dcterms:created>
  <dcterms:modified xsi:type="dcterms:W3CDTF">2024-09-18T12:07:00Z</dcterms:modified>
</cp:coreProperties>
</file>